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F5005" w14:textId="77BB74B2" w:rsidR="00BE34F3" w:rsidRPr="0018555A" w:rsidRDefault="001F4AB2" w:rsidP="0018555A">
      <w:pPr>
        <w:spacing w:after="119" w:line="259" w:lineRule="auto"/>
        <w:ind w:left="0" w:firstLine="0"/>
        <w:jc w:val="center"/>
        <w:rPr>
          <w:b/>
          <w:sz w:val="32"/>
        </w:rPr>
      </w:pPr>
      <w:r>
        <w:rPr>
          <w:b/>
          <w:sz w:val="32"/>
        </w:rPr>
        <w:t>CALIFICACIONES</w:t>
      </w:r>
    </w:p>
    <w:p w14:paraId="658DBCD6" w14:textId="082C319D" w:rsidR="0018555A" w:rsidRDefault="001A1A22" w:rsidP="00D12C73">
      <w:pPr>
        <w:tabs>
          <w:tab w:val="center" w:pos="2161"/>
          <w:tab w:val="center" w:pos="4239"/>
        </w:tabs>
        <w:ind w:left="0" w:firstLine="0"/>
        <w:rPr>
          <w:sz w:val="22"/>
        </w:rPr>
      </w:pPr>
      <w:r>
        <w:rPr>
          <w:sz w:val="22"/>
        </w:rPr>
        <w:tab/>
      </w:r>
    </w:p>
    <w:p w14:paraId="1F8D3B64" w14:textId="0F24E54C" w:rsidR="00BE34F3" w:rsidRDefault="0018555A" w:rsidP="0018555A">
      <w:pPr>
        <w:pStyle w:val="Prrafodelista"/>
        <w:numPr>
          <w:ilvl w:val="0"/>
          <w:numId w:val="2"/>
        </w:numPr>
        <w:spacing w:after="0" w:line="240" w:lineRule="auto"/>
      </w:pPr>
      <w:r>
        <w:t>PC D. ARANCIBIA</w:t>
      </w:r>
    </w:p>
    <w:p w14:paraId="647CA7DA" w14:textId="47C3CA66" w:rsidR="0018555A" w:rsidRDefault="0018555A" w:rsidP="0018555A">
      <w:pPr>
        <w:pStyle w:val="Prrafodelista"/>
        <w:numPr>
          <w:ilvl w:val="0"/>
          <w:numId w:val="2"/>
        </w:numPr>
        <w:spacing w:after="0" w:line="240" w:lineRule="auto"/>
      </w:pPr>
      <w:r>
        <w:t>PC L. ARANCIBIA</w:t>
      </w:r>
    </w:p>
    <w:p w14:paraId="3D388126" w14:textId="3EE21077" w:rsidR="0018555A" w:rsidRDefault="0018555A" w:rsidP="0018555A">
      <w:pPr>
        <w:pStyle w:val="Prrafodelista"/>
        <w:numPr>
          <w:ilvl w:val="0"/>
          <w:numId w:val="2"/>
        </w:numPr>
        <w:spacing w:after="0" w:line="240" w:lineRule="auto"/>
      </w:pPr>
      <w:r>
        <w:t>PC ARENTSEN</w:t>
      </w:r>
    </w:p>
    <w:p w14:paraId="019E8A76" w14:textId="040B1EB7" w:rsidR="0018555A" w:rsidRDefault="0018555A" w:rsidP="0018555A">
      <w:pPr>
        <w:pStyle w:val="Prrafodelista"/>
        <w:numPr>
          <w:ilvl w:val="0"/>
          <w:numId w:val="2"/>
        </w:numPr>
        <w:spacing w:after="0" w:line="240" w:lineRule="auto"/>
      </w:pPr>
      <w:r>
        <w:t>PC BAQUEDANO</w:t>
      </w:r>
    </w:p>
    <w:p w14:paraId="39A5FF10" w14:textId="29455593" w:rsidR="0018555A" w:rsidRDefault="0018555A" w:rsidP="0018555A">
      <w:pPr>
        <w:pStyle w:val="Prrafodelista"/>
        <w:numPr>
          <w:ilvl w:val="0"/>
          <w:numId w:val="2"/>
        </w:numPr>
        <w:spacing w:after="0" w:line="240" w:lineRule="auto"/>
      </w:pPr>
      <w:r>
        <w:t>PC BARRERA</w:t>
      </w:r>
    </w:p>
    <w:p w14:paraId="63F0ADDC" w14:textId="1CFF9E86" w:rsidR="0018555A" w:rsidRDefault="0018555A" w:rsidP="0018555A">
      <w:pPr>
        <w:pStyle w:val="Prrafodelista"/>
        <w:numPr>
          <w:ilvl w:val="0"/>
          <w:numId w:val="2"/>
        </w:numPr>
        <w:spacing w:after="0" w:line="240" w:lineRule="auto"/>
      </w:pPr>
      <w:r>
        <w:t>PC CAMPOS (NO LLEVA APRECIACIÓN POR NO ESTAR EL MÍNIMO DE TIEMPO REQUERIDO)</w:t>
      </w:r>
    </w:p>
    <w:p w14:paraId="5B3F3A03" w14:textId="15713953" w:rsidR="0018555A" w:rsidRDefault="0018555A" w:rsidP="0018555A">
      <w:pPr>
        <w:pStyle w:val="Prrafodelista"/>
        <w:numPr>
          <w:ilvl w:val="0"/>
          <w:numId w:val="2"/>
        </w:numPr>
        <w:spacing w:after="0" w:line="240" w:lineRule="auto"/>
      </w:pPr>
      <w:r>
        <w:t>PC CELIS</w:t>
      </w:r>
    </w:p>
    <w:p w14:paraId="33B0D2EF" w14:textId="0FE2828F" w:rsidR="0018555A" w:rsidRDefault="0018555A" w:rsidP="0018555A">
      <w:pPr>
        <w:pStyle w:val="Prrafodelista"/>
        <w:numPr>
          <w:ilvl w:val="0"/>
          <w:numId w:val="2"/>
        </w:numPr>
        <w:spacing w:after="0" w:line="240" w:lineRule="auto"/>
      </w:pPr>
      <w:r>
        <w:t>PC CHASSIN-TRUBERT</w:t>
      </w:r>
    </w:p>
    <w:p w14:paraId="0A66C5B1" w14:textId="5ED19E5E" w:rsidR="0018555A" w:rsidRDefault="0018555A" w:rsidP="0018555A">
      <w:pPr>
        <w:pStyle w:val="Prrafodelista"/>
        <w:numPr>
          <w:ilvl w:val="0"/>
          <w:numId w:val="2"/>
        </w:numPr>
        <w:spacing w:after="0" w:line="240" w:lineRule="auto"/>
      </w:pPr>
      <w:r>
        <w:t>PC COLOMA</w:t>
      </w:r>
    </w:p>
    <w:p w14:paraId="2AB5631A" w14:textId="50537733" w:rsidR="0018555A" w:rsidRDefault="0018555A" w:rsidP="0018555A">
      <w:pPr>
        <w:pStyle w:val="Prrafodelista"/>
        <w:numPr>
          <w:ilvl w:val="0"/>
          <w:numId w:val="2"/>
        </w:numPr>
        <w:spacing w:after="0" w:line="240" w:lineRule="auto"/>
      </w:pPr>
      <w:r>
        <w:t>PC DE LA BARRERA</w:t>
      </w:r>
    </w:p>
    <w:p w14:paraId="2D10C5F5" w14:textId="13596A87" w:rsidR="0018555A" w:rsidRDefault="0018555A" w:rsidP="0018555A">
      <w:pPr>
        <w:pStyle w:val="Prrafodelista"/>
        <w:numPr>
          <w:ilvl w:val="0"/>
          <w:numId w:val="2"/>
        </w:numPr>
        <w:spacing w:after="0" w:line="240" w:lineRule="auto"/>
      </w:pPr>
      <w:r>
        <w:t>PC DE LA FUENTE</w:t>
      </w:r>
    </w:p>
    <w:p w14:paraId="68588725" w14:textId="6A46E36A" w:rsidR="0018555A" w:rsidRDefault="0018555A" w:rsidP="0018555A">
      <w:pPr>
        <w:pStyle w:val="Prrafodelista"/>
        <w:numPr>
          <w:ilvl w:val="0"/>
          <w:numId w:val="2"/>
        </w:numPr>
        <w:spacing w:after="0" w:line="240" w:lineRule="auto"/>
      </w:pPr>
      <w:r>
        <w:t>PC GALLARDO</w:t>
      </w:r>
    </w:p>
    <w:p w14:paraId="3C8F41BC" w14:textId="3AC6BDD7" w:rsidR="0018555A" w:rsidRDefault="0018555A" w:rsidP="0018555A">
      <w:pPr>
        <w:pStyle w:val="Prrafodelista"/>
        <w:numPr>
          <w:ilvl w:val="0"/>
          <w:numId w:val="2"/>
        </w:numPr>
        <w:spacing w:after="0" w:line="240" w:lineRule="auto"/>
      </w:pPr>
      <w:r>
        <w:t>PC GARCÍA (CF EN RETIRO)</w:t>
      </w:r>
    </w:p>
    <w:p w14:paraId="3DD64721" w14:textId="4DB51B5A" w:rsidR="0018555A" w:rsidRDefault="0018555A" w:rsidP="0018555A">
      <w:pPr>
        <w:pStyle w:val="Prrafodelista"/>
        <w:numPr>
          <w:ilvl w:val="0"/>
          <w:numId w:val="2"/>
        </w:numPr>
        <w:spacing w:after="0" w:line="240" w:lineRule="auto"/>
      </w:pPr>
      <w:r>
        <w:t>PC HARDY</w:t>
      </w:r>
    </w:p>
    <w:p w14:paraId="37E73665" w14:textId="497CFA85" w:rsidR="0018555A" w:rsidRDefault="0018555A" w:rsidP="0018555A">
      <w:pPr>
        <w:pStyle w:val="Prrafodelista"/>
        <w:numPr>
          <w:ilvl w:val="0"/>
          <w:numId w:val="2"/>
        </w:numPr>
        <w:spacing w:after="0" w:line="240" w:lineRule="auto"/>
      </w:pPr>
      <w:r>
        <w:t>PC JAIME</w:t>
      </w:r>
    </w:p>
    <w:p w14:paraId="5AA3956F" w14:textId="2E8F4B2A" w:rsidR="0018555A" w:rsidRDefault="0018555A" w:rsidP="0018555A">
      <w:pPr>
        <w:pStyle w:val="Prrafodelista"/>
        <w:numPr>
          <w:ilvl w:val="0"/>
          <w:numId w:val="2"/>
        </w:numPr>
        <w:spacing w:after="0" w:line="240" w:lineRule="auto"/>
      </w:pPr>
      <w:r>
        <w:t>PC LEIVA</w:t>
      </w:r>
    </w:p>
    <w:p w14:paraId="4A435603" w14:textId="4E6DB716" w:rsidR="0018555A" w:rsidRDefault="0018555A" w:rsidP="0018555A">
      <w:pPr>
        <w:pStyle w:val="Prrafodelista"/>
        <w:numPr>
          <w:ilvl w:val="0"/>
          <w:numId w:val="2"/>
        </w:numPr>
        <w:spacing w:after="0" w:line="240" w:lineRule="auto"/>
      </w:pPr>
      <w:r>
        <w:t>PC LUCERO</w:t>
      </w:r>
    </w:p>
    <w:p w14:paraId="62159E0F" w14:textId="5EFA5D5D" w:rsidR="0018555A" w:rsidRDefault="0018555A" w:rsidP="0018555A">
      <w:pPr>
        <w:pStyle w:val="Prrafodelista"/>
        <w:numPr>
          <w:ilvl w:val="0"/>
          <w:numId w:val="2"/>
        </w:numPr>
        <w:spacing w:after="0" w:line="240" w:lineRule="auto"/>
      </w:pPr>
      <w:r>
        <w:t>PC MAYNE-NICHOLLS</w:t>
      </w:r>
    </w:p>
    <w:p w14:paraId="45DCA834" w14:textId="4162EB3F" w:rsidR="0018555A" w:rsidRDefault="0018555A" w:rsidP="0018555A">
      <w:pPr>
        <w:pStyle w:val="Prrafodelista"/>
        <w:numPr>
          <w:ilvl w:val="0"/>
          <w:numId w:val="2"/>
        </w:numPr>
        <w:spacing w:after="0" w:line="240" w:lineRule="auto"/>
      </w:pPr>
      <w:r>
        <w:t>PC NÚÑEZ</w:t>
      </w:r>
    </w:p>
    <w:p w14:paraId="0AE7968C" w14:textId="6F22CACE" w:rsidR="0018555A" w:rsidRDefault="0018555A" w:rsidP="0018555A">
      <w:pPr>
        <w:pStyle w:val="Prrafodelista"/>
        <w:numPr>
          <w:ilvl w:val="0"/>
          <w:numId w:val="2"/>
        </w:numPr>
        <w:spacing w:after="0" w:line="240" w:lineRule="auto"/>
      </w:pPr>
      <w:r>
        <w:t>PC PIZARRO</w:t>
      </w:r>
    </w:p>
    <w:p w14:paraId="24CB4191" w14:textId="29323D44" w:rsidR="0018555A" w:rsidRDefault="0018555A" w:rsidP="0018555A">
      <w:pPr>
        <w:pStyle w:val="Prrafodelista"/>
        <w:numPr>
          <w:ilvl w:val="0"/>
          <w:numId w:val="2"/>
        </w:numPr>
        <w:spacing w:after="0" w:line="240" w:lineRule="auto"/>
      </w:pPr>
      <w:r>
        <w:t>PC PLAZA</w:t>
      </w:r>
    </w:p>
    <w:p w14:paraId="07651E57" w14:textId="0F60FD02" w:rsidR="0018555A" w:rsidRDefault="0018555A" w:rsidP="0018555A">
      <w:pPr>
        <w:pStyle w:val="Prrafodelista"/>
        <w:numPr>
          <w:ilvl w:val="0"/>
          <w:numId w:val="2"/>
        </w:numPr>
        <w:spacing w:after="0" w:line="240" w:lineRule="auto"/>
      </w:pPr>
      <w:r>
        <w:t>PC RAUCH</w:t>
      </w:r>
    </w:p>
    <w:p w14:paraId="16D6FB1D" w14:textId="3DC5D7CF" w:rsidR="0018555A" w:rsidRDefault="0018555A" w:rsidP="0018555A">
      <w:pPr>
        <w:pStyle w:val="Prrafodelista"/>
        <w:numPr>
          <w:ilvl w:val="0"/>
          <w:numId w:val="2"/>
        </w:numPr>
        <w:spacing w:after="0" w:line="240" w:lineRule="auto"/>
      </w:pPr>
      <w:r>
        <w:t>PC RÍOS</w:t>
      </w:r>
    </w:p>
    <w:p w14:paraId="69F4F8B0" w14:textId="55763E6B" w:rsidR="0018555A" w:rsidRDefault="0018555A" w:rsidP="0018555A">
      <w:pPr>
        <w:pStyle w:val="Prrafodelista"/>
        <w:numPr>
          <w:ilvl w:val="0"/>
          <w:numId w:val="2"/>
        </w:numPr>
        <w:spacing w:after="0" w:line="240" w:lineRule="auto"/>
      </w:pPr>
      <w:r>
        <w:t>PC ROJAS (CN EN RETIRO)</w:t>
      </w:r>
    </w:p>
    <w:p w14:paraId="34458482" w14:textId="700CB9CA" w:rsidR="0018555A" w:rsidRDefault="0018555A" w:rsidP="0018555A">
      <w:pPr>
        <w:pStyle w:val="Prrafodelista"/>
        <w:numPr>
          <w:ilvl w:val="0"/>
          <w:numId w:val="2"/>
        </w:numPr>
        <w:spacing w:after="0" w:line="240" w:lineRule="auto"/>
      </w:pPr>
      <w:r>
        <w:t>PC ROMÁN</w:t>
      </w:r>
    </w:p>
    <w:p w14:paraId="334066A8" w14:textId="11C316B8" w:rsidR="0018555A" w:rsidRDefault="0018555A" w:rsidP="0018555A">
      <w:pPr>
        <w:pStyle w:val="Prrafodelista"/>
        <w:numPr>
          <w:ilvl w:val="0"/>
          <w:numId w:val="2"/>
        </w:numPr>
        <w:spacing w:after="0" w:line="240" w:lineRule="auto"/>
      </w:pPr>
      <w:r>
        <w:t>PC ROMANQUE</w:t>
      </w:r>
    </w:p>
    <w:p w14:paraId="044B54BC" w14:textId="6B307D73" w:rsidR="0018555A" w:rsidRDefault="0018555A" w:rsidP="0018555A">
      <w:pPr>
        <w:pStyle w:val="Prrafodelista"/>
        <w:numPr>
          <w:ilvl w:val="0"/>
          <w:numId w:val="2"/>
        </w:numPr>
        <w:spacing w:after="0" w:line="240" w:lineRule="auto"/>
      </w:pPr>
      <w:r>
        <w:t>PC RUIZ</w:t>
      </w:r>
    </w:p>
    <w:p w14:paraId="3E499E76" w14:textId="3FEDA763" w:rsidR="0018555A" w:rsidRDefault="0018555A" w:rsidP="0018555A">
      <w:pPr>
        <w:pStyle w:val="Prrafodelista"/>
        <w:numPr>
          <w:ilvl w:val="0"/>
          <w:numId w:val="2"/>
        </w:numPr>
        <w:spacing w:after="0" w:line="240" w:lineRule="auto"/>
      </w:pPr>
      <w:r>
        <w:t>PC SÁNCHEZ</w:t>
      </w:r>
    </w:p>
    <w:p w14:paraId="1B3B5051" w14:textId="585BD765" w:rsidR="0018555A" w:rsidRDefault="0018555A" w:rsidP="0018555A">
      <w:pPr>
        <w:pStyle w:val="Prrafodelista"/>
        <w:numPr>
          <w:ilvl w:val="0"/>
          <w:numId w:val="2"/>
        </w:numPr>
        <w:spacing w:after="0" w:line="240" w:lineRule="auto"/>
      </w:pPr>
      <w:r>
        <w:t>PC SIELFIELD (CN EN RETIRO)</w:t>
      </w:r>
    </w:p>
    <w:p w14:paraId="10B4EFCC" w14:textId="554C4345" w:rsidR="0018555A" w:rsidRDefault="0018555A" w:rsidP="0018555A">
      <w:pPr>
        <w:pStyle w:val="Prrafodelista"/>
        <w:numPr>
          <w:ilvl w:val="0"/>
          <w:numId w:val="2"/>
        </w:numPr>
        <w:spacing w:after="0" w:line="240" w:lineRule="auto"/>
      </w:pPr>
      <w:r>
        <w:t>PC SIMS (CN EN RETIRO)</w:t>
      </w:r>
    </w:p>
    <w:p w14:paraId="79076240" w14:textId="31982264" w:rsidR="0018555A" w:rsidRDefault="0018555A" w:rsidP="0018555A">
      <w:pPr>
        <w:pStyle w:val="Prrafodelista"/>
        <w:numPr>
          <w:ilvl w:val="0"/>
          <w:numId w:val="2"/>
        </w:numPr>
        <w:spacing w:after="0" w:line="240" w:lineRule="auto"/>
      </w:pPr>
      <w:r>
        <w:t>PC SORIA-GALVARRO (ALMTE EN RETIRO)</w:t>
      </w:r>
    </w:p>
    <w:p w14:paraId="346C17D1" w14:textId="2113DE7B" w:rsidR="0018555A" w:rsidRDefault="0018555A" w:rsidP="0018555A">
      <w:pPr>
        <w:pStyle w:val="Prrafodelista"/>
        <w:numPr>
          <w:ilvl w:val="0"/>
          <w:numId w:val="2"/>
        </w:numPr>
        <w:spacing w:after="0" w:line="240" w:lineRule="auto"/>
      </w:pPr>
      <w:r>
        <w:t>PC VARELA</w:t>
      </w:r>
    </w:p>
    <w:p w14:paraId="124ACE75" w14:textId="126868DD" w:rsidR="0018555A" w:rsidRDefault="0018555A" w:rsidP="0018555A">
      <w:pPr>
        <w:pStyle w:val="Prrafodelista"/>
        <w:numPr>
          <w:ilvl w:val="0"/>
          <w:numId w:val="2"/>
        </w:numPr>
        <w:spacing w:after="0" w:line="240" w:lineRule="auto"/>
      </w:pPr>
      <w:r>
        <w:t>PC ZANELLI (ALMTE EN RETIRO)</w:t>
      </w:r>
    </w:p>
    <w:p w14:paraId="4C9CAFE0" w14:textId="06F0B31F" w:rsidR="0018555A" w:rsidRDefault="0018555A" w:rsidP="0018555A">
      <w:pPr>
        <w:spacing w:after="0" w:line="240" w:lineRule="auto"/>
        <w:ind w:left="0" w:firstLine="0"/>
      </w:pPr>
    </w:p>
    <w:p w14:paraId="2666B1AD" w14:textId="6D78BDAF" w:rsidR="0018555A" w:rsidRDefault="0018555A" w:rsidP="0018555A">
      <w:pPr>
        <w:spacing w:after="0" w:line="240" w:lineRule="auto"/>
      </w:pPr>
    </w:p>
    <w:p w14:paraId="4C11C781" w14:textId="77777777" w:rsidR="001F4AB2" w:rsidRDefault="001F4AB2" w:rsidP="0018555A">
      <w:pPr>
        <w:spacing w:after="0" w:line="240" w:lineRule="auto"/>
      </w:pPr>
    </w:p>
    <w:p w14:paraId="05142D14" w14:textId="7212085E" w:rsidR="0018555A" w:rsidRDefault="0018555A" w:rsidP="0018555A">
      <w:pPr>
        <w:spacing w:after="0" w:line="240" w:lineRule="auto"/>
      </w:pPr>
    </w:p>
    <w:p w14:paraId="38D7EF84" w14:textId="4F0C6E0C" w:rsidR="0018555A" w:rsidRDefault="0018555A" w:rsidP="0018555A">
      <w:pPr>
        <w:spacing w:after="0" w:line="240" w:lineRule="auto"/>
      </w:pPr>
    </w:p>
    <w:p w14:paraId="2AE6AD0F" w14:textId="6E89E519" w:rsidR="0018555A" w:rsidRDefault="0018555A" w:rsidP="0018555A">
      <w:pPr>
        <w:spacing w:after="0" w:line="240" w:lineRule="auto"/>
      </w:pPr>
    </w:p>
    <w:p w14:paraId="3B26E951" w14:textId="02CC0635" w:rsidR="0018555A" w:rsidRDefault="0018555A" w:rsidP="0018555A">
      <w:pPr>
        <w:spacing w:after="0" w:line="240" w:lineRule="auto"/>
      </w:pPr>
    </w:p>
    <w:p w14:paraId="6816D041" w14:textId="4E4045E0" w:rsidR="008E7A22" w:rsidRDefault="008E7A22" w:rsidP="0018555A">
      <w:pPr>
        <w:spacing w:after="0" w:line="240" w:lineRule="auto"/>
      </w:pPr>
    </w:p>
    <w:p w14:paraId="66A1ED4F" w14:textId="77777777" w:rsidR="008E7A22" w:rsidRPr="008E7A22" w:rsidRDefault="008E7A22" w:rsidP="008E7A22">
      <w:pPr>
        <w:spacing w:after="0" w:line="240" w:lineRule="auto"/>
        <w:ind w:left="0" w:firstLine="0"/>
        <w:jc w:val="center"/>
        <w:rPr>
          <w:b/>
        </w:rPr>
      </w:pPr>
      <w:r w:rsidRPr="008E7A22">
        <w:rPr>
          <w:b/>
        </w:rPr>
        <w:t>CARLOS CHANDÍA SCHUFENEGER</w:t>
      </w:r>
    </w:p>
    <w:p w14:paraId="4FCCF1FB" w14:textId="0022248A" w:rsidR="008E7A22" w:rsidRPr="008E7A22" w:rsidRDefault="008E7A22" w:rsidP="008E7A22">
      <w:pPr>
        <w:spacing w:after="0" w:line="240" w:lineRule="auto"/>
        <w:ind w:left="0" w:firstLine="0"/>
        <w:jc w:val="center"/>
        <w:rPr>
          <w:b/>
        </w:rPr>
      </w:pPr>
      <w:r w:rsidRPr="008E7A22">
        <w:rPr>
          <w:b/>
        </w:rPr>
        <w:t>TENIENTE PRIMERO</w:t>
      </w:r>
    </w:p>
    <w:p w14:paraId="38E0789B" w14:textId="248E0819" w:rsidR="008E7A22" w:rsidRPr="008E7A22" w:rsidRDefault="008E7A22" w:rsidP="008E7A22">
      <w:pPr>
        <w:spacing w:after="0" w:line="240" w:lineRule="auto"/>
        <w:ind w:left="0" w:firstLine="0"/>
        <w:jc w:val="center"/>
        <w:rPr>
          <w:b/>
        </w:rPr>
      </w:pPr>
      <w:r w:rsidRPr="008E7A22">
        <w:rPr>
          <w:b/>
        </w:rPr>
        <w:t>JEFE DE ACTIVIDADES ACADÉMICAS</w:t>
      </w:r>
    </w:p>
    <w:p w14:paraId="564B8D8F" w14:textId="2B829924" w:rsidR="008E7A22" w:rsidRDefault="008E7A22" w:rsidP="008E7A22">
      <w:pPr>
        <w:spacing w:after="0" w:line="240" w:lineRule="auto"/>
        <w:ind w:left="0" w:firstLine="0"/>
        <w:jc w:val="center"/>
      </w:pPr>
    </w:p>
    <w:p w14:paraId="4C39CD06" w14:textId="607B3BF0" w:rsidR="008E7A22" w:rsidRDefault="008E7A22" w:rsidP="008E7A22">
      <w:pPr>
        <w:spacing w:after="0" w:line="240" w:lineRule="auto"/>
        <w:ind w:left="0" w:firstLine="0"/>
        <w:jc w:val="center"/>
      </w:pPr>
    </w:p>
    <w:p w14:paraId="72B76171" w14:textId="77777777" w:rsidR="008E7A22" w:rsidRDefault="008E7A22" w:rsidP="008E7A22">
      <w:pPr>
        <w:spacing w:after="0" w:line="240" w:lineRule="auto"/>
        <w:ind w:left="0" w:firstLine="0"/>
        <w:jc w:val="center"/>
        <w:sectPr w:rsidR="008E7A22" w:rsidSect="0018555A">
          <w:pgSz w:w="10800" w:h="14400"/>
          <w:pgMar w:top="1026" w:right="505" w:bottom="822" w:left="391" w:header="720" w:footer="720" w:gutter="0"/>
          <w:cols w:space="720"/>
        </w:sectPr>
      </w:pPr>
    </w:p>
    <w:p w14:paraId="09924299" w14:textId="0DA9D5CB" w:rsidR="00BE34F3" w:rsidRDefault="001A1A22">
      <w:pPr>
        <w:pStyle w:val="Ttulo1"/>
        <w:ind w:left="431" w:firstLine="0"/>
        <w:jc w:val="center"/>
      </w:pPr>
      <w:r>
        <w:lastRenderedPageBreak/>
        <w:t>PROFESORES CIVILES ÁREA ACADÉMICA</w:t>
      </w:r>
      <w:r w:rsidR="00776C3F">
        <w:t xml:space="preserve"> 202</w:t>
      </w:r>
      <w:r w:rsidR="001F4AB2">
        <w:t>3</w:t>
      </w:r>
      <w:bookmarkStart w:id="0" w:name="_GoBack"/>
      <w:bookmarkEnd w:id="0"/>
      <w:r w:rsidR="00776C3F">
        <w:t>:</w:t>
      </w:r>
    </w:p>
    <w:p w14:paraId="4B11ADCA" w14:textId="77777777" w:rsidR="00D12C73" w:rsidRDefault="001A1A22">
      <w:pPr>
        <w:tabs>
          <w:tab w:val="center" w:pos="984"/>
          <w:tab w:val="center" w:pos="2213"/>
          <w:tab w:val="center" w:pos="3460"/>
          <w:tab w:val="center" w:pos="4723"/>
          <w:tab w:val="center" w:pos="5967"/>
          <w:tab w:val="center" w:pos="7170"/>
          <w:tab w:val="center" w:pos="8415"/>
          <w:tab w:val="center" w:pos="9714"/>
          <w:tab w:val="center" w:pos="10945"/>
          <w:tab w:val="right" w:pos="12556"/>
        </w:tabs>
        <w:ind w:left="0" w:firstLine="0"/>
        <w:rPr>
          <w:sz w:val="22"/>
        </w:rPr>
      </w:pPr>
      <w:r>
        <w:rPr>
          <w:sz w:val="22"/>
        </w:rPr>
        <w:tab/>
      </w:r>
    </w:p>
    <w:p w14:paraId="0044FFCB" w14:textId="456BC14C" w:rsidR="00BE34F3" w:rsidRDefault="001A1A22">
      <w:pPr>
        <w:tabs>
          <w:tab w:val="center" w:pos="984"/>
          <w:tab w:val="center" w:pos="2213"/>
          <w:tab w:val="center" w:pos="3460"/>
          <w:tab w:val="center" w:pos="4723"/>
          <w:tab w:val="center" w:pos="5967"/>
          <w:tab w:val="center" w:pos="7170"/>
          <w:tab w:val="center" w:pos="8415"/>
          <w:tab w:val="center" w:pos="9714"/>
          <w:tab w:val="center" w:pos="10945"/>
          <w:tab w:val="right" w:pos="12556"/>
        </w:tabs>
        <w:ind w:left="0" w:firstLine="0"/>
      </w:pPr>
      <w:r>
        <w:tab/>
      </w:r>
      <w:r>
        <w:tab/>
      </w:r>
      <w:r>
        <w:tab/>
      </w:r>
      <w:r>
        <w:tab/>
      </w:r>
      <w:r>
        <w:tab/>
      </w:r>
      <w:r>
        <w:tab/>
      </w:r>
      <w:r>
        <w:tab/>
      </w:r>
      <w:r>
        <w:tab/>
      </w:r>
      <w:r>
        <w:tab/>
      </w:r>
    </w:p>
    <w:tbl>
      <w:tblPr>
        <w:tblStyle w:val="Tablaconcuadrcula"/>
        <w:tblW w:w="0" w:type="auto"/>
        <w:tblInd w:w="417" w:type="dxa"/>
        <w:tblLook w:val="04A0" w:firstRow="1" w:lastRow="0" w:firstColumn="1" w:lastColumn="0" w:noHBand="0" w:noVBand="1"/>
      </w:tblPr>
      <w:tblGrid>
        <w:gridCol w:w="1818"/>
        <w:gridCol w:w="10533"/>
      </w:tblGrid>
      <w:tr w:rsidR="006F4F19" w14:paraId="64AAF896" w14:textId="77777777" w:rsidTr="00EE72DE">
        <w:tc>
          <w:tcPr>
            <w:tcW w:w="1818" w:type="dxa"/>
            <w:vAlign w:val="center"/>
          </w:tcPr>
          <w:p w14:paraId="105C9B09" w14:textId="77777777" w:rsidR="006F4F19" w:rsidRDefault="006F4F19" w:rsidP="00EE72DE">
            <w:pPr>
              <w:spacing w:after="86" w:line="259" w:lineRule="auto"/>
              <w:ind w:left="0" w:right="-124" w:firstLine="0"/>
              <w:jc w:val="center"/>
            </w:pPr>
            <w:r w:rsidRPr="007D1094">
              <w:rPr>
                <w:noProof/>
              </w:rPr>
              <w:drawing>
                <wp:inline distT="0" distB="0" distL="0" distR="0" wp14:anchorId="7CA3EB4F" wp14:editId="37873FA5">
                  <wp:extent cx="718185" cy="979805"/>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8185" cy="979805"/>
                          </a:xfrm>
                          <a:prstGeom prst="rect">
                            <a:avLst/>
                          </a:prstGeom>
                          <a:noFill/>
                          <a:ln>
                            <a:noFill/>
                          </a:ln>
                        </pic:spPr>
                      </pic:pic>
                    </a:graphicData>
                  </a:graphic>
                </wp:inline>
              </w:drawing>
            </w:r>
          </w:p>
          <w:p w14:paraId="231D1605" w14:textId="284697DB" w:rsidR="006F4F19" w:rsidRDefault="006F4F19" w:rsidP="00EE72DE">
            <w:pPr>
              <w:spacing w:after="86" w:line="259" w:lineRule="auto"/>
              <w:ind w:left="0" w:right="-124" w:firstLine="0"/>
              <w:jc w:val="center"/>
            </w:pPr>
            <w:r>
              <w:t>D. ARANCIBIA B.</w:t>
            </w:r>
          </w:p>
        </w:tc>
        <w:tc>
          <w:tcPr>
            <w:tcW w:w="10533" w:type="dxa"/>
          </w:tcPr>
          <w:p w14:paraId="5BCA88F8" w14:textId="77777777" w:rsidR="006F4F19" w:rsidRPr="00054FD1" w:rsidRDefault="006F4F19" w:rsidP="006F4F19">
            <w:pPr>
              <w:ind w:left="0" w:firstLine="0"/>
              <w:jc w:val="both"/>
              <w:rPr>
                <w:caps/>
                <w:sz w:val="18"/>
                <w:szCs w:val="24"/>
              </w:rPr>
            </w:pPr>
            <w:r w:rsidRPr="00054FD1">
              <w:rPr>
                <w:caps/>
                <w:sz w:val="18"/>
              </w:rPr>
              <w:t>profesora DE MUY BUEN DESEMPEÑO QUE DESTACA POR SU disposición HACIA sus alumnos Y su gran compromiso y participación EN las DIVERSAS actividades de la Escuela Naval</w:t>
            </w:r>
            <w:r w:rsidRPr="00054FD1">
              <w:rPr>
                <w:caps/>
                <w:sz w:val="18"/>
                <w:szCs w:val="24"/>
              </w:rPr>
              <w:t>.</w:t>
            </w:r>
          </w:p>
          <w:p w14:paraId="3A76E985" w14:textId="77777777" w:rsidR="006F4F19" w:rsidRPr="00054FD1" w:rsidRDefault="006F4F19">
            <w:pPr>
              <w:spacing w:after="86" w:line="259" w:lineRule="auto"/>
              <w:ind w:left="0" w:right="-124" w:firstLine="0"/>
              <w:rPr>
                <w:sz w:val="18"/>
              </w:rPr>
            </w:pPr>
          </w:p>
          <w:p w14:paraId="2DE27B8F" w14:textId="7C00818D" w:rsidR="006F4F19" w:rsidRPr="00054FD1" w:rsidRDefault="006F4F19">
            <w:pPr>
              <w:spacing w:after="86" w:line="259" w:lineRule="auto"/>
              <w:ind w:left="0" w:right="-124" w:firstLine="0"/>
              <w:rPr>
                <w:sz w:val="18"/>
              </w:rPr>
            </w:pPr>
          </w:p>
        </w:tc>
      </w:tr>
      <w:tr w:rsidR="006F4F19" w14:paraId="708D74CC" w14:textId="77777777" w:rsidTr="00EE72DE">
        <w:tc>
          <w:tcPr>
            <w:tcW w:w="1818" w:type="dxa"/>
            <w:vAlign w:val="center"/>
          </w:tcPr>
          <w:p w14:paraId="07E87729" w14:textId="373C710B" w:rsidR="006F4F19" w:rsidRDefault="006F4F19" w:rsidP="00EE72DE">
            <w:pPr>
              <w:spacing w:after="86" w:line="259" w:lineRule="auto"/>
              <w:ind w:left="0" w:right="-124" w:firstLine="0"/>
              <w:jc w:val="center"/>
            </w:pPr>
            <w:r>
              <w:rPr>
                <w:noProof/>
              </w:rPr>
              <w:drawing>
                <wp:inline distT="0" distB="0" distL="0" distR="0" wp14:anchorId="493B8CE3" wp14:editId="0C98B8F5">
                  <wp:extent cx="712470" cy="965835"/>
                  <wp:effectExtent l="0" t="0" r="0" b="0"/>
                  <wp:docPr id="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470" cy="965835"/>
                          </a:xfrm>
                          <a:prstGeom prst="rect">
                            <a:avLst/>
                          </a:prstGeom>
                          <a:noFill/>
                          <a:ln>
                            <a:noFill/>
                          </a:ln>
                        </pic:spPr>
                      </pic:pic>
                    </a:graphicData>
                  </a:graphic>
                </wp:inline>
              </w:drawing>
            </w:r>
          </w:p>
          <w:p w14:paraId="28F0F34F" w14:textId="7EB52F67" w:rsidR="006F4F19" w:rsidRPr="007D1094" w:rsidRDefault="006F4F19" w:rsidP="00EE72DE">
            <w:pPr>
              <w:spacing w:after="86" w:line="259" w:lineRule="auto"/>
              <w:ind w:left="0" w:right="-124" w:firstLine="0"/>
              <w:jc w:val="center"/>
              <w:rPr>
                <w:noProof/>
              </w:rPr>
            </w:pPr>
            <w:r>
              <w:t>L. ARANCIBIA O.</w:t>
            </w:r>
          </w:p>
        </w:tc>
        <w:tc>
          <w:tcPr>
            <w:tcW w:w="10533" w:type="dxa"/>
          </w:tcPr>
          <w:p w14:paraId="230E2D67" w14:textId="77777777" w:rsidR="006F4F19" w:rsidRPr="00054FD1" w:rsidRDefault="006F4F19" w:rsidP="006F4F19">
            <w:pPr>
              <w:ind w:left="0" w:firstLine="0"/>
              <w:jc w:val="both"/>
              <w:rPr>
                <w:caps/>
                <w:sz w:val="18"/>
              </w:rPr>
            </w:pPr>
            <w:r w:rsidRPr="00054FD1">
              <w:rPr>
                <w:caps/>
                <w:sz w:val="18"/>
              </w:rPr>
              <w:t>profesora DE MUY BUEN DESEMPEÑO QUE DESTACA POR SU disposición en clases. SABE COMBINAR LA EXIGENCIA en sus métodos de enseñanza con EL propósito DE que todos sus alumnos aprendan. ES cercana y preocupada por los cadetes, receptiva al diálogo Y mantIENE siempre el respeto en el aula.</w:t>
            </w:r>
          </w:p>
          <w:p w14:paraId="3EB2E87A" w14:textId="77777777" w:rsidR="006F4F19" w:rsidRPr="00054FD1" w:rsidRDefault="006F4F19" w:rsidP="006F4F19">
            <w:pPr>
              <w:ind w:left="0" w:firstLine="0"/>
              <w:jc w:val="both"/>
              <w:rPr>
                <w:caps/>
                <w:sz w:val="18"/>
              </w:rPr>
            </w:pPr>
          </w:p>
        </w:tc>
      </w:tr>
      <w:tr w:rsidR="003C6C98" w14:paraId="47A3A68D" w14:textId="77777777" w:rsidTr="00EE72DE">
        <w:tc>
          <w:tcPr>
            <w:tcW w:w="1818" w:type="dxa"/>
            <w:vMerge w:val="restart"/>
            <w:vAlign w:val="center"/>
          </w:tcPr>
          <w:p w14:paraId="141FC642" w14:textId="70371478" w:rsidR="003C6C98" w:rsidRDefault="003C6C98" w:rsidP="00EE72DE">
            <w:pPr>
              <w:spacing w:after="86" w:line="259" w:lineRule="auto"/>
              <w:ind w:left="0" w:right="-124" w:firstLine="0"/>
              <w:jc w:val="center"/>
            </w:pPr>
            <w:r>
              <w:rPr>
                <w:noProof/>
              </w:rPr>
              <w:drawing>
                <wp:inline distT="0" distB="0" distL="0" distR="0" wp14:anchorId="1CD66F31" wp14:editId="3E91D3CA">
                  <wp:extent cx="712470" cy="979170"/>
                  <wp:effectExtent l="0" t="0" r="0" b="0"/>
                  <wp:docPr id="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2470" cy="979170"/>
                          </a:xfrm>
                          <a:prstGeom prst="rect">
                            <a:avLst/>
                          </a:prstGeom>
                          <a:noFill/>
                          <a:ln>
                            <a:noFill/>
                          </a:ln>
                        </pic:spPr>
                      </pic:pic>
                    </a:graphicData>
                  </a:graphic>
                </wp:inline>
              </w:drawing>
            </w:r>
          </w:p>
          <w:p w14:paraId="35677C1B" w14:textId="24C98D96" w:rsidR="003C6C98" w:rsidRDefault="003C6C98" w:rsidP="00EE72DE">
            <w:pPr>
              <w:spacing w:after="86" w:line="259" w:lineRule="auto"/>
              <w:ind w:left="0" w:right="-124" w:firstLine="0"/>
              <w:jc w:val="center"/>
              <w:rPr>
                <w:noProof/>
              </w:rPr>
            </w:pPr>
            <w:r>
              <w:t>C. ARENTSEN A.</w:t>
            </w:r>
          </w:p>
        </w:tc>
        <w:tc>
          <w:tcPr>
            <w:tcW w:w="10533" w:type="dxa"/>
          </w:tcPr>
          <w:p w14:paraId="5E10DAB8" w14:textId="2E3F0FFE" w:rsidR="003C6C98" w:rsidRPr="003C6C98" w:rsidRDefault="003C6C98" w:rsidP="006F4F19">
            <w:pPr>
              <w:ind w:left="0" w:firstLine="0"/>
              <w:jc w:val="both"/>
              <w:rPr>
                <w:caps/>
                <w:color w:val="FF0000"/>
                <w:sz w:val="18"/>
              </w:rPr>
            </w:pPr>
            <w:r w:rsidRPr="003C6C98">
              <w:rPr>
                <w:caps/>
                <w:color w:val="FF0000"/>
                <w:sz w:val="18"/>
              </w:rPr>
              <w:t>profesora DE EXCELENTE DESEMPEÑO GENERAL, SE CARACTERIZA POR SUS clases didácticas que generan la participación, buen ambiente para el diálogo y el aprendizaje DE LOS CADETES.</w:t>
            </w:r>
          </w:p>
        </w:tc>
      </w:tr>
      <w:tr w:rsidR="003C6C98" w14:paraId="41871915" w14:textId="77777777" w:rsidTr="00EE72DE">
        <w:tc>
          <w:tcPr>
            <w:tcW w:w="1818" w:type="dxa"/>
            <w:vMerge/>
            <w:vAlign w:val="center"/>
          </w:tcPr>
          <w:p w14:paraId="59CDCE7B" w14:textId="77777777" w:rsidR="003C6C98" w:rsidRDefault="003C6C98" w:rsidP="00EE72DE">
            <w:pPr>
              <w:spacing w:after="86" w:line="259" w:lineRule="auto"/>
              <w:ind w:left="0" w:right="-124" w:firstLine="0"/>
              <w:jc w:val="center"/>
              <w:rPr>
                <w:noProof/>
              </w:rPr>
            </w:pPr>
          </w:p>
        </w:tc>
        <w:tc>
          <w:tcPr>
            <w:tcW w:w="10533" w:type="dxa"/>
          </w:tcPr>
          <w:p w14:paraId="477729B0" w14:textId="77777777" w:rsidR="003C6C98" w:rsidRPr="00054FD1" w:rsidRDefault="003C6C98" w:rsidP="006F4F19">
            <w:pPr>
              <w:ind w:left="0" w:firstLine="0"/>
              <w:jc w:val="both"/>
              <w:rPr>
                <w:caps/>
                <w:sz w:val="18"/>
              </w:rPr>
            </w:pPr>
          </w:p>
        </w:tc>
      </w:tr>
      <w:tr w:rsidR="00054FD1" w14:paraId="30D185D9" w14:textId="77777777" w:rsidTr="00EE72DE">
        <w:trPr>
          <w:trHeight w:val="755"/>
        </w:trPr>
        <w:tc>
          <w:tcPr>
            <w:tcW w:w="1818" w:type="dxa"/>
            <w:vMerge w:val="restart"/>
            <w:vAlign w:val="center"/>
          </w:tcPr>
          <w:p w14:paraId="49372D6B" w14:textId="63497E1E" w:rsidR="00054FD1" w:rsidRDefault="00054FD1" w:rsidP="00EE72DE">
            <w:pPr>
              <w:spacing w:after="86" w:line="259" w:lineRule="auto"/>
              <w:ind w:left="0" w:right="-124" w:firstLine="0"/>
              <w:jc w:val="center"/>
            </w:pPr>
            <w:r>
              <w:rPr>
                <w:noProof/>
              </w:rPr>
              <w:drawing>
                <wp:inline distT="0" distB="0" distL="0" distR="0" wp14:anchorId="1EA56BB0" wp14:editId="4B210D89">
                  <wp:extent cx="712470" cy="97599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975995"/>
                          </a:xfrm>
                          <a:prstGeom prst="rect">
                            <a:avLst/>
                          </a:prstGeom>
                          <a:noFill/>
                          <a:ln>
                            <a:noFill/>
                          </a:ln>
                        </pic:spPr>
                      </pic:pic>
                    </a:graphicData>
                  </a:graphic>
                </wp:inline>
              </w:drawing>
            </w:r>
          </w:p>
          <w:p w14:paraId="68E1F275" w14:textId="679138A6" w:rsidR="00054FD1" w:rsidRDefault="00054FD1" w:rsidP="00EE72DE">
            <w:pPr>
              <w:spacing w:after="86" w:line="259" w:lineRule="auto"/>
              <w:ind w:left="0" w:right="-124" w:firstLine="0"/>
              <w:jc w:val="center"/>
              <w:rPr>
                <w:noProof/>
              </w:rPr>
            </w:pPr>
            <w:r>
              <w:t>S. BAQUEDANO J.</w:t>
            </w:r>
          </w:p>
        </w:tc>
        <w:tc>
          <w:tcPr>
            <w:tcW w:w="10533" w:type="dxa"/>
          </w:tcPr>
          <w:p w14:paraId="3F1F5A21" w14:textId="6C22B82D" w:rsidR="00054FD1" w:rsidRPr="00054FD1" w:rsidRDefault="00054FD1" w:rsidP="006F4F19">
            <w:pPr>
              <w:ind w:left="0" w:firstLine="0"/>
              <w:jc w:val="both"/>
              <w:rPr>
                <w:caps/>
                <w:color w:val="FF0000"/>
                <w:sz w:val="18"/>
              </w:rPr>
            </w:pPr>
            <w:r w:rsidRPr="00054FD1">
              <w:rPr>
                <w:caps/>
                <w:color w:val="FF0000"/>
                <w:sz w:val="18"/>
              </w:rPr>
              <w:t>profesora de BUEN DESEMPEÑO GENERAL CON UNA gran experiencia y buena disposición en las clases, se esfuerza para que todos sus alumnos entiendan, explicando de distintas MANERAS DE acuerdo al nivel de aprendizaje que presenta cada alumno. Destaca por generar un grato ambiente de aula y cercanía con sus alumnos.</w:t>
            </w:r>
          </w:p>
        </w:tc>
      </w:tr>
      <w:tr w:rsidR="00054FD1" w14:paraId="6E0F3F05" w14:textId="77777777" w:rsidTr="00EE72DE">
        <w:tc>
          <w:tcPr>
            <w:tcW w:w="1818" w:type="dxa"/>
            <w:vMerge/>
            <w:vAlign w:val="center"/>
          </w:tcPr>
          <w:p w14:paraId="6B2C24B1" w14:textId="77777777" w:rsidR="00054FD1" w:rsidRDefault="00054FD1" w:rsidP="00EE72DE">
            <w:pPr>
              <w:spacing w:after="86" w:line="259" w:lineRule="auto"/>
              <w:ind w:left="0" w:right="-124" w:firstLine="0"/>
              <w:jc w:val="center"/>
              <w:rPr>
                <w:noProof/>
              </w:rPr>
            </w:pPr>
          </w:p>
        </w:tc>
        <w:tc>
          <w:tcPr>
            <w:tcW w:w="10533" w:type="dxa"/>
          </w:tcPr>
          <w:p w14:paraId="12FE88C2" w14:textId="77777777" w:rsidR="00054FD1" w:rsidRDefault="00054FD1" w:rsidP="00054FD1">
            <w:pPr>
              <w:ind w:left="0" w:firstLine="0"/>
              <w:jc w:val="both"/>
              <w:rPr>
                <w:sz w:val="18"/>
              </w:rPr>
            </w:pPr>
            <w:r>
              <w:rPr>
                <w:caps/>
                <w:sz w:val="18"/>
              </w:rPr>
              <w:t>1. S</w:t>
            </w:r>
            <w:r>
              <w:rPr>
                <w:sz w:val="18"/>
              </w:rPr>
              <w:t>olicita autorización para no venir los viernes en caso de que no haya clases con sus alumnos. Quiere que esto sea como una autorización permanente en el tiempo.</w:t>
            </w:r>
          </w:p>
          <w:p w14:paraId="45D6391A" w14:textId="77777777" w:rsidR="003C6C98" w:rsidRDefault="003C6C98" w:rsidP="00054FD1">
            <w:pPr>
              <w:ind w:left="0" w:firstLine="0"/>
              <w:jc w:val="both"/>
              <w:rPr>
                <w:sz w:val="18"/>
              </w:rPr>
            </w:pPr>
            <w:r>
              <w:rPr>
                <w:sz w:val="18"/>
              </w:rPr>
              <w:t>2. Vuelve a insistir en lo mismo, se manifiesta muy afectada.</w:t>
            </w:r>
          </w:p>
          <w:p w14:paraId="73A34599" w14:textId="77777777" w:rsidR="00E66BCC" w:rsidRDefault="00E66BCC" w:rsidP="00054FD1">
            <w:pPr>
              <w:ind w:left="0" w:firstLine="0"/>
              <w:jc w:val="both"/>
              <w:rPr>
                <w:sz w:val="18"/>
              </w:rPr>
            </w:pPr>
          </w:p>
          <w:p w14:paraId="1C0F7C33" w14:textId="77777777" w:rsidR="00E66BCC" w:rsidRDefault="00E66BCC" w:rsidP="00054FD1">
            <w:pPr>
              <w:ind w:left="0" w:firstLine="0"/>
              <w:jc w:val="both"/>
              <w:rPr>
                <w:sz w:val="18"/>
              </w:rPr>
            </w:pPr>
          </w:p>
          <w:p w14:paraId="75207EE6" w14:textId="77777777" w:rsidR="00E66BCC" w:rsidRDefault="00E66BCC" w:rsidP="00054FD1">
            <w:pPr>
              <w:ind w:left="0" w:firstLine="0"/>
              <w:jc w:val="both"/>
              <w:rPr>
                <w:sz w:val="18"/>
              </w:rPr>
            </w:pPr>
          </w:p>
          <w:p w14:paraId="178896D6" w14:textId="191C7E28" w:rsidR="00E66BCC" w:rsidRPr="00054FD1" w:rsidRDefault="00E66BCC" w:rsidP="00054FD1">
            <w:pPr>
              <w:ind w:left="0" w:firstLine="0"/>
              <w:jc w:val="both"/>
              <w:rPr>
                <w:caps/>
                <w:sz w:val="18"/>
              </w:rPr>
            </w:pPr>
          </w:p>
        </w:tc>
      </w:tr>
      <w:tr w:rsidR="00E66BCC" w14:paraId="048DF935" w14:textId="77777777" w:rsidTr="00E66BCC">
        <w:trPr>
          <w:trHeight w:val="968"/>
        </w:trPr>
        <w:tc>
          <w:tcPr>
            <w:tcW w:w="1818" w:type="dxa"/>
            <w:vMerge w:val="restart"/>
            <w:vAlign w:val="center"/>
          </w:tcPr>
          <w:p w14:paraId="7EC5554A" w14:textId="1B9E8B67" w:rsidR="00E66BCC" w:rsidRDefault="00E66BCC" w:rsidP="00EE72DE">
            <w:pPr>
              <w:spacing w:after="86" w:line="259" w:lineRule="auto"/>
              <w:ind w:left="0" w:right="-124" w:firstLine="0"/>
              <w:jc w:val="center"/>
            </w:pPr>
            <w:r>
              <w:rPr>
                <w:noProof/>
              </w:rPr>
              <w:lastRenderedPageBreak/>
              <w:drawing>
                <wp:inline distT="0" distB="0" distL="0" distR="0" wp14:anchorId="3A5928D7" wp14:editId="16EBCD8F">
                  <wp:extent cx="711835" cy="967740"/>
                  <wp:effectExtent l="0" t="0" r="0" b="0"/>
                  <wp:docPr id="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1835" cy="967740"/>
                          </a:xfrm>
                          <a:prstGeom prst="rect">
                            <a:avLst/>
                          </a:prstGeom>
                          <a:noFill/>
                          <a:ln>
                            <a:noFill/>
                          </a:ln>
                        </pic:spPr>
                      </pic:pic>
                    </a:graphicData>
                  </a:graphic>
                </wp:inline>
              </w:drawing>
            </w:r>
          </w:p>
          <w:p w14:paraId="7B33D66F" w14:textId="157841CF" w:rsidR="00E66BCC" w:rsidRDefault="00E66BCC" w:rsidP="00EE72DE">
            <w:pPr>
              <w:spacing w:after="86" w:line="259" w:lineRule="auto"/>
              <w:ind w:left="0" w:right="-124" w:firstLine="0"/>
              <w:jc w:val="center"/>
            </w:pPr>
            <w:r>
              <w:t>C. BARRERA R.</w:t>
            </w:r>
          </w:p>
        </w:tc>
        <w:tc>
          <w:tcPr>
            <w:tcW w:w="10533" w:type="dxa"/>
          </w:tcPr>
          <w:p w14:paraId="16887BC0" w14:textId="77777777" w:rsidR="00E66BCC" w:rsidRPr="00E66BCC" w:rsidRDefault="00E66BCC" w:rsidP="006F4F19">
            <w:pPr>
              <w:ind w:left="0" w:firstLine="0"/>
              <w:jc w:val="both"/>
              <w:rPr>
                <w:caps/>
                <w:color w:val="FF0000"/>
                <w:sz w:val="18"/>
              </w:rPr>
            </w:pPr>
            <w:r w:rsidRPr="00E66BCC">
              <w:rPr>
                <w:caps/>
                <w:color w:val="FF0000"/>
                <w:sz w:val="18"/>
              </w:rPr>
              <w:t>profesora DE BUEN DESEMPEÑO GENERAL, DEMUESTRA un excelente manejo de los contenidos Y ALTA ExigenCIA EN SUS métodos de enseñanza con el propósito DE ASEGURAR LA ENSEÑANZA DE SUS ALUMNOS. Destaca por LA preocupación EN SUS ALUMNOS, TANTO EN EL APRENDIZAJE COMO EN SUS VIDAS PERSONALES.</w:t>
            </w:r>
          </w:p>
          <w:p w14:paraId="0EB65956" w14:textId="77777777" w:rsidR="00E66BCC" w:rsidRPr="00E66BCC" w:rsidRDefault="00E66BCC" w:rsidP="006F4F19">
            <w:pPr>
              <w:ind w:left="0" w:firstLine="0"/>
              <w:jc w:val="both"/>
              <w:rPr>
                <w:caps/>
                <w:color w:val="FF0000"/>
                <w:sz w:val="18"/>
              </w:rPr>
            </w:pPr>
          </w:p>
        </w:tc>
      </w:tr>
      <w:tr w:rsidR="00E66BCC" w14:paraId="082894A9" w14:textId="77777777" w:rsidTr="00EE72DE">
        <w:trPr>
          <w:trHeight w:val="967"/>
        </w:trPr>
        <w:tc>
          <w:tcPr>
            <w:tcW w:w="1818" w:type="dxa"/>
            <w:vMerge/>
            <w:vAlign w:val="center"/>
          </w:tcPr>
          <w:p w14:paraId="2EEC8BF6" w14:textId="77777777" w:rsidR="00E66BCC" w:rsidRDefault="00E66BCC" w:rsidP="00EE72DE">
            <w:pPr>
              <w:spacing w:after="86" w:line="259" w:lineRule="auto"/>
              <w:ind w:left="0" w:right="-124" w:firstLine="0"/>
              <w:jc w:val="center"/>
              <w:rPr>
                <w:noProof/>
              </w:rPr>
            </w:pPr>
          </w:p>
        </w:tc>
        <w:tc>
          <w:tcPr>
            <w:tcW w:w="10533" w:type="dxa"/>
          </w:tcPr>
          <w:p w14:paraId="43C2183C" w14:textId="4C123E88" w:rsidR="00E66BCC" w:rsidRPr="00E66BCC" w:rsidRDefault="00E66BCC" w:rsidP="00E66BCC">
            <w:pPr>
              <w:pStyle w:val="Prrafodelista"/>
              <w:numPr>
                <w:ilvl w:val="0"/>
                <w:numId w:val="4"/>
              </w:numPr>
              <w:ind w:left="318" w:hanging="318"/>
              <w:jc w:val="both"/>
              <w:rPr>
                <w:caps/>
                <w:sz w:val="18"/>
              </w:rPr>
            </w:pPr>
            <w:r>
              <w:rPr>
                <w:caps/>
                <w:sz w:val="18"/>
              </w:rPr>
              <w:t>M</w:t>
            </w:r>
            <w:r>
              <w:rPr>
                <w:sz w:val="18"/>
              </w:rPr>
              <w:t>alos comentarios dentro de la sala de profesores.</w:t>
            </w:r>
          </w:p>
        </w:tc>
      </w:tr>
      <w:tr w:rsidR="006F4F19" w14:paraId="2889A3AE" w14:textId="77777777" w:rsidTr="00EE72DE">
        <w:tc>
          <w:tcPr>
            <w:tcW w:w="1818" w:type="dxa"/>
            <w:vAlign w:val="center"/>
          </w:tcPr>
          <w:p w14:paraId="592A225E" w14:textId="77777777" w:rsidR="006F4F19" w:rsidRDefault="006F4F19" w:rsidP="00EE72DE">
            <w:pPr>
              <w:spacing w:after="86" w:line="259" w:lineRule="auto"/>
              <w:ind w:left="0" w:right="-124" w:firstLine="0"/>
              <w:jc w:val="center"/>
              <w:rPr>
                <w:noProof/>
              </w:rPr>
            </w:pPr>
            <w:r>
              <w:rPr>
                <w:noProof/>
              </w:rPr>
              <w:drawing>
                <wp:inline distT="0" distB="0" distL="0" distR="0" wp14:anchorId="1F71C398" wp14:editId="6A696AF1">
                  <wp:extent cx="752475" cy="9804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980440"/>
                          </a:xfrm>
                          <a:prstGeom prst="rect">
                            <a:avLst/>
                          </a:prstGeom>
                          <a:noFill/>
                        </pic:spPr>
                      </pic:pic>
                    </a:graphicData>
                  </a:graphic>
                </wp:inline>
              </w:drawing>
            </w:r>
          </w:p>
          <w:p w14:paraId="3BFC6FE0" w14:textId="52D2FCB8" w:rsidR="006F4F19" w:rsidRDefault="006F4F19" w:rsidP="00EE72DE">
            <w:pPr>
              <w:spacing w:after="86" w:line="259" w:lineRule="auto"/>
              <w:ind w:left="0" w:right="-124" w:firstLine="0"/>
              <w:jc w:val="center"/>
              <w:rPr>
                <w:noProof/>
              </w:rPr>
            </w:pPr>
            <w:r w:rsidRPr="009D4331">
              <w:rPr>
                <w:lang w:val="en-US"/>
              </w:rPr>
              <w:t>J. CHASSIN-TRUBERT C.</w:t>
            </w:r>
          </w:p>
        </w:tc>
        <w:tc>
          <w:tcPr>
            <w:tcW w:w="10533" w:type="dxa"/>
          </w:tcPr>
          <w:p w14:paraId="3C5580C9" w14:textId="77777777" w:rsidR="006F4F19" w:rsidRPr="00054FD1" w:rsidRDefault="006F4F19" w:rsidP="006F4F19">
            <w:pPr>
              <w:ind w:left="0" w:firstLine="0"/>
              <w:jc w:val="both"/>
              <w:rPr>
                <w:caps/>
                <w:sz w:val="18"/>
              </w:rPr>
            </w:pPr>
          </w:p>
          <w:p w14:paraId="6C2E7F40" w14:textId="4ED49ECE" w:rsidR="006F4F19" w:rsidRPr="00054FD1" w:rsidRDefault="006F4F19" w:rsidP="006F4F19">
            <w:pPr>
              <w:ind w:left="0" w:firstLine="0"/>
              <w:rPr>
                <w:sz w:val="18"/>
                <w:szCs w:val="24"/>
                <w:lang w:val="es-ES"/>
              </w:rPr>
            </w:pPr>
            <w:r w:rsidRPr="00054FD1">
              <w:rPr>
                <w:sz w:val="18"/>
                <w:szCs w:val="24"/>
                <w:lang w:val="es-ES"/>
              </w:rPr>
              <w:t>PROFESOR DE MUY BUEN DESEMPEÑO GENERAL QUE SE HA DESTACADO POR SUS GESTIONES PARA MANTENER EL NIVEL OPERATIVO DEL SIMULADOR DE NAVEGACIÓN, A LA VEZ QUE ENTREGAR UN HERRAMIENTAS PARA EL FUTURO DESEMPEÑO PROFESIONAL DE LOS CADETES.</w:t>
            </w:r>
          </w:p>
          <w:p w14:paraId="5E5CC8A1" w14:textId="69389FC0" w:rsidR="006F4F19" w:rsidRPr="00054FD1" w:rsidRDefault="006F4F19" w:rsidP="006F4F19">
            <w:pPr>
              <w:ind w:left="0" w:firstLine="0"/>
              <w:jc w:val="both"/>
              <w:rPr>
                <w:caps/>
                <w:sz w:val="18"/>
              </w:rPr>
            </w:pPr>
          </w:p>
        </w:tc>
      </w:tr>
      <w:tr w:rsidR="006F4F19" w14:paraId="3845A116" w14:textId="77777777" w:rsidTr="00EE72DE">
        <w:tc>
          <w:tcPr>
            <w:tcW w:w="1818" w:type="dxa"/>
            <w:vAlign w:val="center"/>
          </w:tcPr>
          <w:p w14:paraId="7E66C0D2" w14:textId="1892CD1A" w:rsidR="006F4F19" w:rsidRDefault="006F4F19" w:rsidP="00EE72DE">
            <w:pPr>
              <w:spacing w:after="86" w:line="259" w:lineRule="auto"/>
              <w:ind w:left="0" w:right="-124" w:firstLine="0"/>
              <w:jc w:val="center"/>
              <w:rPr>
                <w:lang w:val="en-US"/>
              </w:rPr>
            </w:pPr>
            <w:r>
              <w:rPr>
                <w:noProof/>
              </w:rPr>
              <w:drawing>
                <wp:inline distT="0" distB="0" distL="0" distR="0" wp14:anchorId="1F0D747E" wp14:editId="623ABA26">
                  <wp:extent cx="809625" cy="975995"/>
                  <wp:effectExtent l="0" t="0" r="0" b="0"/>
                  <wp:docPr id="40"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rotWithShape="1">
                          <a:blip r:embed="rId11">
                            <a:extLst>
                              <a:ext uri="{28A0092B-C50C-407E-A947-70E740481C1C}">
                                <a14:useLocalDpi xmlns:a14="http://schemas.microsoft.com/office/drawing/2010/main" val="0"/>
                              </a:ext>
                            </a:extLst>
                          </a:blip>
                          <a:srcRect l="9783" r="7609"/>
                          <a:stretch/>
                        </pic:blipFill>
                        <pic:spPr bwMode="auto">
                          <a:xfrm>
                            <a:off x="0" y="0"/>
                            <a:ext cx="809625" cy="975995"/>
                          </a:xfrm>
                          <a:prstGeom prst="rect">
                            <a:avLst/>
                          </a:prstGeom>
                          <a:noFill/>
                          <a:ln>
                            <a:noFill/>
                          </a:ln>
                          <a:extLst>
                            <a:ext uri="{53640926-AAD7-44D8-BBD7-CCE9431645EC}">
                              <a14:shadowObscured xmlns:a14="http://schemas.microsoft.com/office/drawing/2010/main"/>
                            </a:ext>
                          </a:extLst>
                        </pic:spPr>
                      </pic:pic>
                    </a:graphicData>
                  </a:graphic>
                </wp:inline>
              </w:drawing>
            </w:r>
          </w:p>
          <w:p w14:paraId="1E48AAE5" w14:textId="4183F54F" w:rsidR="006F4F19" w:rsidRDefault="006F4F19" w:rsidP="00EE72DE">
            <w:pPr>
              <w:spacing w:after="86" w:line="259" w:lineRule="auto"/>
              <w:ind w:left="0" w:right="-124" w:firstLine="0"/>
              <w:jc w:val="center"/>
              <w:rPr>
                <w:noProof/>
              </w:rPr>
            </w:pPr>
            <w:r w:rsidRPr="009D4331">
              <w:rPr>
                <w:lang w:val="en-US"/>
              </w:rPr>
              <w:t>A. CELIS N.</w:t>
            </w:r>
          </w:p>
        </w:tc>
        <w:tc>
          <w:tcPr>
            <w:tcW w:w="10533" w:type="dxa"/>
          </w:tcPr>
          <w:p w14:paraId="15241170" w14:textId="77777777" w:rsidR="006F4F19" w:rsidRPr="00054FD1" w:rsidRDefault="006F4F19" w:rsidP="006F4F19">
            <w:pPr>
              <w:ind w:left="0" w:firstLine="0"/>
              <w:jc w:val="both"/>
              <w:rPr>
                <w:caps/>
                <w:sz w:val="18"/>
              </w:rPr>
            </w:pPr>
            <w:r w:rsidRPr="00054FD1">
              <w:rPr>
                <w:caps/>
                <w:sz w:val="18"/>
              </w:rPr>
              <w:t xml:space="preserve">profesor DE MUY BUEN DESEMPEÑO GENERAL QUE presenta un gran dominio de los contenidos, ES receptivo a resolver dudas Y denota un gran compromiso con el aprendizaje de sus alumnos. </w:t>
            </w:r>
          </w:p>
          <w:p w14:paraId="64D0C5EA" w14:textId="77777777" w:rsidR="006F4F19" w:rsidRPr="00054FD1" w:rsidRDefault="006F4F19" w:rsidP="006F4F19">
            <w:pPr>
              <w:ind w:left="0" w:firstLine="0"/>
              <w:jc w:val="both"/>
              <w:rPr>
                <w:caps/>
                <w:sz w:val="18"/>
              </w:rPr>
            </w:pPr>
          </w:p>
        </w:tc>
      </w:tr>
      <w:tr w:rsidR="006F4F19" w14:paraId="51A8DD66" w14:textId="77777777" w:rsidTr="00EE72DE">
        <w:tc>
          <w:tcPr>
            <w:tcW w:w="1818" w:type="dxa"/>
            <w:vAlign w:val="center"/>
          </w:tcPr>
          <w:p w14:paraId="4AEFCBBD" w14:textId="77777777" w:rsidR="006F4F19" w:rsidRDefault="006F4F19" w:rsidP="00EE72DE">
            <w:pPr>
              <w:spacing w:after="86" w:line="259" w:lineRule="auto"/>
              <w:ind w:left="0" w:right="-124" w:firstLine="0"/>
              <w:jc w:val="center"/>
              <w:rPr>
                <w:noProof/>
              </w:rPr>
            </w:pPr>
            <w:r>
              <w:rPr>
                <w:noProof/>
              </w:rPr>
              <w:drawing>
                <wp:inline distT="0" distB="0" distL="0" distR="0" wp14:anchorId="258AC86B" wp14:editId="58376877">
                  <wp:extent cx="713740" cy="8566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3740" cy="856615"/>
                          </a:xfrm>
                          <a:prstGeom prst="rect">
                            <a:avLst/>
                          </a:prstGeom>
                          <a:noFill/>
                          <a:ln>
                            <a:noFill/>
                          </a:ln>
                        </pic:spPr>
                      </pic:pic>
                    </a:graphicData>
                  </a:graphic>
                </wp:inline>
              </w:drawing>
            </w:r>
          </w:p>
          <w:p w14:paraId="5F4CE39D" w14:textId="026F209B" w:rsidR="006F4F19" w:rsidRDefault="006F4F19" w:rsidP="00EE72DE">
            <w:pPr>
              <w:spacing w:after="86" w:line="259" w:lineRule="auto"/>
              <w:ind w:left="0" w:right="-124" w:firstLine="0"/>
              <w:jc w:val="center"/>
              <w:rPr>
                <w:noProof/>
              </w:rPr>
            </w:pPr>
            <w:r>
              <w:t>M. COLOMA A.</w:t>
            </w:r>
          </w:p>
        </w:tc>
        <w:tc>
          <w:tcPr>
            <w:tcW w:w="10533" w:type="dxa"/>
          </w:tcPr>
          <w:p w14:paraId="376CF404" w14:textId="77777777" w:rsidR="006F4F19" w:rsidRPr="00054FD1" w:rsidRDefault="006F4F19" w:rsidP="006F4F19">
            <w:pPr>
              <w:ind w:left="0" w:firstLine="0"/>
              <w:jc w:val="both"/>
              <w:rPr>
                <w:caps/>
                <w:sz w:val="18"/>
              </w:rPr>
            </w:pPr>
            <w:r w:rsidRPr="00054FD1">
              <w:rPr>
                <w:caps/>
                <w:sz w:val="18"/>
              </w:rPr>
              <w:t>profesor DE excelente DESEMPEÑO GENERAL QUE HA DESTACADO POR SU IMPECABLE disposición para enseñar, SU PREOCUPACIÓN POR EL APRENDIZAJE ÍNTEGRO DE SUS ALUMNOS Y SU COMPROMISO CON AQUELLOS QUE PRESENTAN MÁS DIFICULTADES PARA ASIMILAR LAS MATERIAS. POR OTRA PARTE, HA DEMOSTRADO UN gran compromiso y participación con todas las actividades de la Escuela Naval.</w:t>
            </w:r>
          </w:p>
          <w:p w14:paraId="23C4D840" w14:textId="77777777" w:rsidR="006F4F19" w:rsidRPr="00054FD1" w:rsidRDefault="006F4F19" w:rsidP="006F4F19">
            <w:pPr>
              <w:ind w:left="0" w:firstLine="0"/>
              <w:jc w:val="both"/>
              <w:rPr>
                <w:caps/>
                <w:sz w:val="18"/>
              </w:rPr>
            </w:pPr>
          </w:p>
        </w:tc>
      </w:tr>
      <w:tr w:rsidR="006F4F19" w14:paraId="2839DDE5" w14:textId="77777777" w:rsidTr="00EE72DE">
        <w:tc>
          <w:tcPr>
            <w:tcW w:w="1818" w:type="dxa"/>
            <w:vAlign w:val="center"/>
          </w:tcPr>
          <w:p w14:paraId="3F8D8EC9" w14:textId="77777777" w:rsidR="006F4F19" w:rsidRDefault="006F4F19" w:rsidP="00EE72DE">
            <w:pPr>
              <w:spacing w:after="86" w:line="259" w:lineRule="auto"/>
              <w:ind w:left="0" w:right="-124" w:firstLine="0"/>
              <w:jc w:val="center"/>
              <w:rPr>
                <w:noProof/>
              </w:rPr>
            </w:pPr>
            <w:r>
              <w:rPr>
                <w:noProof/>
              </w:rPr>
              <w:drawing>
                <wp:inline distT="0" distB="0" distL="0" distR="0" wp14:anchorId="64438AE2" wp14:editId="0E33DAD8">
                  <wp:extent cx="714375" cy="856615"/>
                  <wp:effectExtent l="0" t="0" r="0" b="0"/>
                  <wp:docPr id="3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1407E16C" w14:textId="093088B2" w:rsidR="006F4F19" w:rsidRDefault="006F4F19" w:rsidP="00EE72DE">
            <w:pPr>
              <w:spacing w:after="86" w:line="259" w:lineRule="auto"/>
              <w:ind w:left="0" w:right="-124" w:firstLine="0"/>
              <w:jc w:val="center"/>
              <w:rPr>
                <w:noProof/>
              </w:rPr>
            </w:pPr>
            <w:r>
              <w:rPr>
                <w:sz w:val="14"/>
              </w:rPr>
              <w:t>F. DE LA BARRERA Z.</w:t>
            </w:r>
          </w:p>
        </w:tc>
        <w:tc>
          <w:tcPr>
            <w:tcW w:w="10533" w:type="dxa"/>
          </w:tcPr>
          <w:p w14:paraId="401D541D" w14:textId="77777777" w:rsidR="006F4F19" w:rsidRPr="00054FD1" w:rsidRDefault="006F4F19" w:rsidP="006F4F19">
            <w:pPr>
              <w:ind w:left="0" w:firstLine="0"/>
              <w:jc w:val="both"/>
              <w:rPr>
                <w:caps/>
                <w:sz w:val="18"/>
              </w:rPr>
            </w:pPr>
            <w:r w:rsidRPr="00054FD1">
              <w:rPr>
                <w:caps/>
                <w:sz w:val="18"/>
              </w:rPr>
              <w:t>profesor DE BUEN DESEMPEÑO GENERAL QUE DEMUESTRA UN CLARO manejo de los contenidos QUE SE ENTREGAN EN EL AULA y preocupación por el aprendizaje de sus alumnos.</w:t>
            </w:r>
          </w:p>
          <w:p w14:paraId="0D5F9DEA" w14:textId="77777777" w:rsidR="006F4F19" w:rsidRPr="00054FD1" w:rsidRDefault="006F4F19" w:rsidP="006F4F19">
            <w:pPr>
              <w:ind w:left="0" w:firstLine="0"/>
              <w:jc w:val="both"/>
              <w:rPr>
                <w:caps/>
                <w:sz w:val="18"/>
              </w:rPr>
            </w:pPr>
          </w:p>
        </w:tc>
      </w:tr>
      <w:tr w:rsidR="006F4F19" w14:paraId="23897D50" w14:textId="77777777" w:rsidTr="00EE72DE">
        <w:tc>
          <w:tcPr>
            <w:tcW w:w="1818" w:type="dxa"/>
            <w:vAlign w:val="center"/>
          </w:tcPr>
          <w:p w14:paraId="6011AE3A" w14:textId="52D31C2F" w:rsidR="006F4F19" w:rsidRDefault="006F4F19" w:rsidP="00EE72DE">
            <w:pPr>
              <w:spacing w:after="86" w:line="259" w:lineRule="auto"/>
              <w:ind w:left="0" w:right="-124" w:firstLine="0"/>
              <w:jc w:val="center"/>
              <w:rPr>
                <w:sz w:val="14"/>
              </w:rPr>
            </w:pPr>
            <w:r>
              <w:rPr>
                <w:noProof/>
              </w:rPr>
              <w:lastRenderedPageBreak/>
              <w:drawing>
                <wp:inline distT="0" distB="0" distL="0" distR="0" wp14:anchorId="5D0275DE" wp14:editId="4270A662">
                  <wp:extent cx="714375" cy="856615"/>
                  <wp:effectExtent l="0" t="0" r="0" b="0"/>
                  <wp:docPr id="3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4753BB6E" w14:textId="027F133D" w:rsidR="006F4F19" w:rsidRDefault="006F4F19" w:rsidP="00EE72DE">
            <w:pPr>
              <w:spacing w:after="86" w:line="259" w:lineRule="auto"/>
              <w:ind w:left="0" w:right="-124" w:firstLine="0"/>
              <w:jc w:val="center"/>
              <w:rPr>
                <w:noProof/>
              </w:rPr>
            </w:pPr>
            <w:r>
              <w:rPr>
                <w:sz w:val="14"/>
              </w:rPr>
              <w:t>V. DE LA FUENTE C.</w:t>
            </w:r>
          </w:p>
        </w:tc>
        <w:tc>
          <w:tcPr>
            <w:tcW w:w="10533" w:type="dxa"/>
          </w:tcPr>
          <w:p w14:paraId="4031520E" w14:textId="77777777" w:rsidR="006F4F19" w:rsidRPr="00054FD1" w:rsidRDefault="006F4F19" w:rsidP="006F4F19">
            <w:pPr>
              <w:ind w:left="0" w:firstLine="0"/>
              <w:jc w:val="both"/>
              <w:rPr>
                <w:caps/>
                <w:sz w:val="18"/>
              </w:rPr>
            </w:pPr>
            <w:r w:rsidRPr="00054FD1">
              <w:rPr>
                <w:caps/>
                <w:sz w:val="18"/>
              </w:rPr>
              <w:t xml:space="preserve">profesor de muy buen desempeño general que se caracteriza por presentar un gran dominio de los contenidos y laboratorios, logrando despertar el interés de sus alumnos por el conocimiento teórico y su aplicación. Destaca por su buena disposición, trato y cordialidad con alumnos y profesores.  </w:t>
            </w:r>
          </w:p>
          <w:p w14:paraId="724A32BD" w14:textId="77777777" w:rsidR="006F4F19" w:rsidRPr="00054FD1" w:rsidRDefault="006F4F19" w:rsidP="006F4F19">
            <w:pPr>
              <w:ind w:left="0" w:firstLine="0"/>
              <w:jc w:val="both"/>
              <w:rPr>
                <w:caps/>
                <w:sz w:val="18"/>
              </w:rPr>
            </w:pPr>
          </w:p>
        </w:tc>
      </w:tr>
      <w:tr w:rsidR="006F4F19" w14:paraId="6F934268" w14:textId="77777777" w:rsidTr="00EE72DE">
        <w:tc>
          <w:tcPr>
            <w:tcW w:w="1818" w:type="dxa"/>
            <w:vAlign w:val="center"/>
          </w:tcPr>
          <w:p w14:paraId="0913FEA0" w14:textId="07ED2AB1" w:rsidR="006F4F19" w:rsidRDefault="006F4F19" w:rsidP="00EE72DE">
            <w:pPr>
              <w:spacing w:after="86" w:line="259" w:lineRule="auto"/>
              <w:ind w:left="0" w:right="-124" w:firstLine="0"/>
              <w:jc w:val="center"/>
              <w:rPr>
                <w:noProof/>
              </w:rPr>
            </w:pPr>
            <w:r>
              <w:rPr>
                <w:noProof/>
              </w:rPr>
              <w:drawing>
                <wp:inline distT="0" distB="0" distL="0" distR="0" wp14:anchorId="15A8FB01" wp14:editId="0EB2143B">
                  <wp:extent cx="714375" cy="856615"/>
                  <wp:effectExtent l="0" t="0" r="0" b="0"/>
                  <wp:docPr id="3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39A09F06" w14:textId="14FDCD1B" w:rsidR="006F4F19" w:rsidRDefault="006F4F19" w:rsidP="00EE72DE">
            <w:pPr>
              <w:spacing w:after="86" w:line="259" w:lineRule="auto"/>
              <w:ind w:left="0" w:right="-124" w:firstLine="0"/>
              <w:jc w:val="center"/>
              <w:rPr>
                <w:noProof/>
              </w:rPr>
            </w:pPr>
            <w:r>
              <w:t>F. GALLARDO V.</w:t>
            </w:r>
          </w:p>
        </w:tc>
        <w:tc>
          <w:tcPr>
            <w:tcW w:w="10533" w:type="dxa"/>
          </w:tcPr>
          <w:p w14:paraId="75E12824" w14:textId="77777777" w:rsidR="006F4F19" w:rsidRPr="00054FD1" w:rsidRDefault="006F4F19" w:rsidP="006F4F19">
            <w:pPr>
              <w:ind w:left="0" w:firstLine="0"/>
              <w:jc w:val="both"/>
              <w:rPr>
                <w:caps/>
                <w:sz w:val="18"/>
              </w:rPr>
            </w:pPr>
            <w:r w:rsidRPr="00054FD1">
              <w:rPr>
                <w:caps/>
                <w:sz w:val="18"/>
              </w:rPr>
              <w:t>profesor de muy buen desempeño general que demuestra buen manejo de los contenidos y metodologías de enseñanza, tanto en las clases como en las actividades de laboratorio. Destaca por su excelente disposición y preocupación por el aprendizaje de sus alumnos.</w:t>
            </w:r>
          </w:p>
          <w:p w14:paraId="6201868A" w14:textId="77777777" w:rsidR="006F4F19" w:rsidRPr="00054FD1" w:rsidRDefault="006F4F19" w:rsidP="006F4F19">
            <w:pPr>
              <w:ind w:left="0" w:firstLine="0"/>
              <w:jc w:val="both"/>
              <w:rPr>
                <w:caps/>
                <w:sz w:val="18"/>
              </w:rPr>
            </w:pPr>
          </w:p>
        </w:tc>
      </w:tr>
      <w:tr w:rsidR="006A429C" w14:paraId="0D1B94E3" w14:textId="77777777" w:rsidTr="00EE72DE">
        <w:tc>
          <w:tcPr>
            <w:tcW w:w="1818" w:type="dxa"/>
            <w:vMerge w:val="restart"/>
            <w:vAlign w:val="center"/>
          </w:tcPr>
          <w:p w14:paraId="4CC3137F" w14:textId="77777777" w:rsidR="006A429C" w:rsidRDefault="006A429C" w:rsidP="00EE72DE">
            <w:pPr>
              <w:spacing w:after="86" w:line="259" w:lineRule="auto"/>
              <w:ind w:left="0" w:right="-124" w:firstLine="0"/>
              <w:jc w:val="center"/>
              <w:rPr>
                <w:noProof/>
              </w:rPr>
            </w:pPr>
            <w:r>
              <w:rPr>
                <w:noProof/>
              </w:rPr>
              <w:drawing>
                <wp:inline distT="0" distB="0" distL="0" distR="0" wp14:anchorId="083A1BAC" wp14:editId="38443781">
                  <wp:extent cx="714375" cy="857528"/>
                  <wp:effectExtent l="0" t="0" r="0" b="0"/>
                  <wp:docPr id="73" name="Picture 73"/>
                  <wp:cNvGraphicFramePr/>
                  <a:graphic xmlns:a="http://schemas.openxmlformats.org/drawingml/2006/main">
                    <a:graphicData uri="http://schemas.openxmlformats.org/drawingml/2006/picture">
                      <pic:pic xmlns:pic="http://schemas.openxmlformats.org/drawingml/2006/picture">
                        <pic:nvPicPr>
                          <pic:cNvPr id="73" name="Picture 73"/>
                          <pic:cNvPicPr/>
                        </pic:nvPicPr>
                        <pic:blipFill>
                          <a:blip r:embed="rId16">
                            <a:extLst>
                              <a:ext uri="{28A0092B-C50C-407E-A947-70E740481C1C}">
                                <a14:useLocalDpi xmlns:a14="http://schemas.microsoft.com/office/drawing/2010/main" val="0"/>
                              </a:ext>
                            </a:extLst>
                          </a:blip>
                          <a:stretch>
                            <a:fillRect/>
                          </a:stretch>
                        </pic:blipFill>
                        <pic:spPr>
                          <a:xfrm>
                            <a:off x="0" y="0"/>
                            <a:ext cx="714375" cy="857528"/>
                          </a:xfrm>
                          <a:prstGeom prst="rect">
                            <a:avLst/>
                          </a:prstGeom>
                        </pic:spPr>
                      </pic:pic>
                    </a:graphicData>
                  </a:graphic>
                </wp:inline>
              </w:drawing>
            </w:r>
          </w:p>
          <w:p w14:paraId="51EED332" w14:textId="5B71F7E3" w:rsidR="006A429C" w:rsidRDefault="006A429C" w:rsidP="00EE72DE">
            <w:pPr>
              <w:tabs>
                <w:tab w:val="center" w:pos="1031"/>
                <w:tab w:val="center" w:pos="2172"/>
                <w:tab w:val="center" w:pos="3440"/>
                <w:tab w:val="center" w:pos="4668"/>
                <w:tab w:val="center" w:pos="5937"/>
                <w:tab w:val="center" w:pos="7192"/>
                <w:tab w:val="center" w:pos="8414"/>
                <w:tab w:val="center" w:pos="9653"/>
                <w:tab w:val="center" w:pos="10900"/>
                <w:tab w:val="right" w:pos="12556"/>
              </w:tabs>
              <w:ind w:left="0" w:firstLine="6"/>
              <w:jc w:val="center"/>
              <w:rPr>
                <w:noProof/>
              </w:rPr>
            </w:pPr>
            <w:r>
              <w:t>A. GARCÍA C.</w:t>
            </w:r>
          </w:p>
        </w:tc>
        <w:tc>
          <w:tcPr>
            <w:tcW w:w="10533" w:type="dxa"/>
          </w:tcPr>
          <w:p w14:paraId="5229151B" w14:textId="08050717" w:rsidR="006A429C" w:rsidRPr="006A429C" w:rsidRDefault="006A429C" w:rsidP="006F4F19">
            <w:pPr>
              <w:ind w:left="0" w:firstLine="0"/>
              <w:jc w:val="both"/>
              <w:rPr>
                <w:caps/>
                <w:color w:val="FF0000"/>
                <w:sz w:val="18"/>
              </w:rPr>
            </w:pPr>
            <w:r w:rsidRPr="006A429C">
              <w:rPr>
                <w:caps/>
                <w:color w:val="FF0000"/>
                <w:sz w:val="18"/>
              </w:rPr>
              <w:t>profesor de buen desempeño general. Destaca por su cordialidad y buen trato, además de la preocupación por entregar su experiencia como oficial en retiro a los cadetes.</w:t>
            </w:r>
          </w:p>
        </w:tc>
      </w:tr>
      <w:tr w:rsidR="006A429C" w14:paraId="637E0E93" w14:textId="77777777" w:rsidTr="00EE72DE">
        <w:tc>
          <w:tcPr>
            <w:tcW w:w="1818" w:type="dxa"/>
            <w:vMerge/>
            <w:vAlign w:val="center"/>
          </w:tcPr>
          <w:p w14:paraId="3ECD8801" w14:textId="77777777" w:rsidR="006A429C" w:rsidRDefault="006A429C" w:rsidP="00EE72DE">
            <w:pPr>
              <w:spacing w:after="86" w:line="259" w:lineRule="auto"/>
              <w:ind w:left="0" w:right="-124" w:firstLine="0"/>
              <w:jc w:val="center"/>
              <w:rPr>
                <w:noProof/>
              </w:rPr>
            </w:pPr>
          </w:p>
        </w:tc>
        <w:tc>
          <w:tcPr>
            <w:tcW w:w="10533" w:type="dxa"/>
          </w:tcPr>
          <w:p w14:paraId="1567DF58" w14:textId="77777777" w:rsidR="006A429C" w:rsidRDefault="006A429C" w:rsidP="006A429C">
            <w:pPr>
              <w:ind w:left="0" w:firstLine="0"/>
              <w:jc w:val="both"/>
              <w:rPr>
                <w:sz w:val="18"/>
              </w:rPr>
            </w:pPr>
            <w:r>
              <w:rPr>
                <w:caps/>
                <w:sz w:val="18"/>
              </w:rPr>
              <w:t xml:space="preserve">1. A </w:t>
            </w:r>
            <w:r>
              <w:rPr>
                <w:sz w:val="18"/>
              </w:rPr>
              <w:t>fines de agosto presentó problemas en evaluación de cadetes. Se evidenció que faltó pasar materia, así como también problemas en la transmisión de ideas hacia los cadetes (correo no claro en 2 ocasiones).</w:t>
            </w:r>
          </w:p>
          <w:p w14:paraId="6DE774F0" w14:textId="1628D9E1" w:rsidR="006866B5" w:rsidRPr="00054FD1" w:rsidRDefault="006866B5" w:rsidP="006A429C">
            <w:pPr>
              <w:ind w:left="0" w:firstLine="0"/>
              <w:jc w:val="both"/>
              <w:rPr>
                <w:caps/>
                <w:sz w:val="18"/>
              </w:rPr>
            </w:pPr>
            <w:r>
              <w:rPr>
                <w:sz w:val="18"/>
              </w:rPr>
              <w:t xml:space="preserve">2. Encuesta docente muy baja. Alumnos hablan de confusiones, </w:t>
            </w:r>
            <w:proofErr w:type="spellStart"/>
            <w:r>
              <w:rPr>
                <w:sz w:val="18"/>
              </w:rPr>
              <w:t>inconcordancias</w:t>
            </w:r>
            <w:proofErr w:type="spellEnd"/>
            <w:r>
              <w:rPr>
                <w:sz w:val="18"/>
              </w:rPr>
              <w:t xml:space="preserve"> y otros temas relacionados a la metodología.</w:t>
            </w:r>
          </w:p>
        </w:tc>
      </w:tr>
      <w:tr w:rsidR="006F4F19" w14:paraId="0BBC76AC" w14:textId="77777777" w:rsidTr="00EE72DE">
        <w:tc>
          <w:tcPr>
            <w:tcW w:w="1818" w:type="dxa"/>
            <w:vAlign w:val="center"/>
          </w:tcPr>
          <w:p w14:paraId="72408D7F" w14:textId="308B8631" w:rsidR="006F4F19" w:rsidRDefault="006F4F19" w:rsidP="00EE72DE">
            <w:pPr>
              <w:spacing w:after="86" w:line="259" w:lineRule="auto"/>
              <w:ind w:left="0" w:right="-124" w:firstLine="0"/>
              <w:jc w:val="center"/>
            </w:pPr>
            <w:r>
              <w:rPr>
                <w:noProof/>
              </w:rPr>
              <w:drawing>
                <wp:inline distT="0" distB="0" distL="0" distR="0" wp14:anchorId="3022066D" wp14:editId="245D56C5">
                  <wp:extent cx="714375" cy="860552"/>
                  <wp:effectExtent l="0" t="0" r="0" b="0"/>
                  <wp:docPr id="77" name="Picture 77"/>
                  <wp:cNvGraphicFramePr/>
                  <a:graphic xmlns:a="http://schemas.openxmlformats.org/drawingml/2006/main">
                    <a:graphicData uri="http://schemas.openxmlformats.org/drawingml/2006/picture">
                      <pic:pic xmlns:pic="http://schemas.openxmlformats.org/drawingml/2006/picture">
                        <pic:nvPicPr>
                          <pic:cNvPr id="77" name="Picture 77"/>
                          <pic:cNvPicPr/>
                        </pic:nvPicPr>
                        <pic:blipFill>
                          <a:blip r:embed="rId17">
                            <a:extLst>
                              <a:ext uri="{28A0092B-C50C-407E-A947-70E740481C1C}">
                                <a14:useLocalDpi xmlns:a14="http://schemas.microsoft.com/office/drawing/2010/main" val="0"/>
                              </a:ext>
                            </a:extLst>
                          </a:blip>
                          <a:stretch>
                            <a:fillRect/>
                          </a:stretch>
                        </pic:blipFill>
                        <pic:spPr>
                          <a:xfrm>
                            <a:off x="0" y="0"/>
                            <a:ext cx="714375" cy="860552"/>
                          </a:xfrm>
                          <a:prstGeom prst="rect">
                            <a:avLst/>
                          </a:prstGeom>
                        </pic:spPr>
                      </pic:pic>
                    </a:graphicData>
                  </a:graphic>
                </wp:inline>
              </w:drawing>
            </w:r>
          </w:p>
          <w:p w14:paraId="4E5E1371" w14:textId="4ABDE680" w:rsidR="006F4F19" w:rsidRDefault="006F4F19" w:rsidP="00EE72DE">
            <w:pPr>
              <w:spacing w:after="86" w:line="259" w:lineRule="auto"/>
              <w:ind w:left="0" w:right="-124" w:firstLine="0"/>
              <w:jc w:val="center"/>
              <w:rPr>
                <w:noProof/>
              </w:rPr>
            </w:pPr>
            <w:r>
              <w:t>C. HARDY G.</w:t>
            </w:r>
          </w:p>
        </w:tc>
        <w:tc>
          <w:tcPr>
            <w:tcW w:w="10533" w:type="dxa"/>
          </w:tcPr>
          <w:p w14:paraId="33FF4425" w14:textId="77777777" w:rsidR="006F4F19" w:rsidRPr="00054FD1" w:rsidRDefault="006F4F19" w:rsidP="006F4F19">
            <w:pPr>
              <w:ind w:left="0" w:firstLine="0"/>
              <w:jc w:val="both"/>
              <w:rPr>
                <w:caps/>
                <w:sz w:val="18"/>
              </w:rPr>
            </w:pPr>
            <w:r w:rsidRPr="00054FD1">
              <w:rPr>
                <w:caps/>
                <w:sz w:val="18"/>
              </w:rPr>
              <w:t>profesora de excelente desempeño general, demuestra gran dominio de las materias, y metodologías que son muy bien recibidas por los cadetes, QUIENES RECONOCEN EN ELLA SU CLARIDAD Y DISPOSICIÓN PARA RESOLVER DUDAS. Destaca por su excelente relación con alumnos y profesores.</w:t>
            </w:r>
          </w:p>
          <w:p w14:paraId="0A1CBE48" w14:textId="77777777" w:rsidR="006F4F19" w:rsidRPr="00054FD1" w:rsidRDefault="006F4F19" w:rsidP="006F4F19">
            <w:pPr>
              <w:ind w:left="0" w:firstLine="0"/>
              <w:jc w:val="both"/>
              <w:rPr>
                <w:caps/>
                <w:sz w:val="18"/>
              </w:rPr>
            </w:pPr>
          </w:p>
        </w:tc>
      </w:tr>
      <w:tr w:rsidR="006F4F19" w14:paraId="588D932A" w14:textId="77777777" w:rsidTr="00EE72DE">
        <w:tc>
          <w:tcPr>
            <w:tcW w:w="1818" w:type="dxa"/>
            <w:vAlign w:val="center"/>
          </w:tcPr>
          <w:p w14:paraId="7FBD9EC9" w14:textId="77777777" w:rsidR="006F4F19" w:rsidRDefault="006F4F19" w:rsidP="00EE72DE">
            <w:pPr>
              <w:spacing w:after="86" w:line="259" w:lineRule="auto"/>
              <w:ind w:left="0" w:right="-124" w:firstLine="0"/>
              <w:jc w:val="center"/>
              <w:rPr>
                <w:noProof/>
              </w:rPr>
            </w:pPr>
            <w:r>
              <w:rPr>
                <w:noProof/>
              </w:rPr>
              <w:drawing>
                <wp:inline distT="0" distB="0" distL="0" distR="0" wp14:anchorId="494DB872" wp14:editId="45A9D03F">
                  <wp:extent cx="704850" cy="848597"/>
                  <wp:effectExtent l="0" t="0" r="0" b="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18">
                            <a:extLst>
                              <a:ext uri="{28A0092B-C50C-407E-A947-70E740481C1C}">
                                <a14:useLocalDpi xmlns:a14="http://schemas.microsoft.com/office/drawing/2010/main" val="0"/>
                              </a:ext>
                            </a:extLst>
                          </a:blip>
                          <a:stretch>
                            <a:fillRect/>
                          </a:stretch>
                        </pic:blipFill>
                        <pic:spPr>
                          <a:xfrm>
                            <a:off x="0" y="0"/>
                            <a:ext cx="704850" cy="848597"/>
                          </a:xfrm>
                          <a:prstGeom prst="rect">
                            <a:avLst/>
                          </a:prstGeom>
                        </pic:spPr>
                      </pic:pic>
                    </a:graphicData>
                  </a:graphic>
                </wp:inline>
              </w:drawing>
            </w:r>
          </w:p>
          <w:p w14:paraId="33A62AB0" w14:textId="6867B754" w:rsidR="006F4F19" w:rsidRDefault="006F4F19" w:rsidP="00EE72DE">
            <w:pPr>
              <w:spacing w:after="86" w:line="259" w:lineRule="auto"/>
              <w:ind w:left="0" w:right="-124" w:firstLine="0"/>
              <w:jc w:val="center"/>
              <w:rPr>
                <w:noProof/>
              </w:rPr>
            </w:pPr>
            <w:r>
              <w:t>H. JAIME F.</w:t>
            </w:r>
          </w:p>
        </w:tc>
        <w:tc>
          <w:tcPr>
            <w:tcW w:w="10533" w:type="dxa"/>
          </w:tcPr>
          <w:p w14:paraId="69A57AB0" w14:textId="77777777" w:rsidR="006F4F19" w:rsidRPr="00054FD1" w:rsidRDefault="006F4F19" w:rsidP="006F4F19">
            <w:pPr>
              <w:ind w:left="0" w:firstLine="0"/>
              <w:jc w:val="both"/>
              <w:rPr>
                <w:caps/>
                <w:sz w:val="18"/>
              </w:rPr>
            </w:pPr>
            <w:r w:rsidRPr="00054FD1">
              <w:rPr>
                <w:caps/>
                <w:sz w:val="18"/>
              </w:rPr>
              <w:t xml:space="preserve">profesor DE MUY BUEN DESEMPEÑO GENERAL, demuestra un gran dominio de los contenidos, explica de manera CLARA y CON preocupación por del aprendizaje de sus alumnos. Destaca por su buena disposición y por lograr, A TRAVÉS DE SU EXIGENCIA, un mejor desempeño académico de los cadetes. </w:t>
            </w:r>
          </w:p>
          <w:p w14:paraId="08C06920" w14:textId="77777777" w:rsidR="006F4F19" w:rsidRPr="00054FD1" w:rsidRDefault="006F4F19" w:rsidP="006F4F19">
            <w:pPr>
              <w:ind w:left="0" w:firstLine="0"/>
              <w:jc w:val="both"/>
              <w:rPr>
                <w:caps/>
                <w:sz w:val="18"/>
              </w:rPr>
            </w:pPr>
          </w:p>
        </w:tc>
      </w:tr>
      <w:tr w:rsidR="006F4F19" w14:paraId="1664E839" w14:textId="77777777" w:rsidTr="00EE72DE">
        <w:tc>
          <w:tcPr>
            <w:tcW w:w="1818" w:type="dxa"/>
            <w:vAlign w:val="center"/>
          </w:tcPr>
          <w:p w14:paraId="43E1F211" w14:textId="77777777" w:rsidR="006F4F19" w:rsidRDefault="006F4F19" w:rsidP="00EE72DE">
            <w:pPr>
              <w:spacing w:after="86" w:line="259" w:lineRule="auto"/>
              <w:ind w:left="0" w:right="-124" w:firstLine="0"/>
              <w:jc w:val="center"/>
              <w:rPr>
                <w:noProof/>
              </w:rPr>
            </w:pPr>
            <w:r>
              <w:rPr>
                <w:noProof/>
              </w:rPr>
              <w:lastRenderedPageBreak/>
              <w:drawing>
                <wp:inline distT="0" distB="0" distL="0" distR="0" wp14:anchorId="5D871FE1" wp14:editId="23DEDD7F">
                  <wp:extent cx="714375" cy="860552"/>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9"/>
                          <a:stretch>
                            <a:fillRect/>
                          </a:stretch>
                        </pic:blipFill>
                        <pic:spPr>
                          <a:xfrm>
                            <a:off x="0" y="0"/>
                            <a:ext cx="714375" cy="860552"/>
                          </a:xfrm>
                          <a:prstGeom prst="rect">
                            <a:avLst/>
                          </a:prstGeom>
                        </pic:spPr>
                      </pic:pic>
                    </a:graphicData>
                  </a:graphic>
                </wp:inline>
              </w:drawing>
            </w:r>
          </w:p>
          <w:p w14:paraId="4934F248" w14:textId="4043851E" w:rsidR="006F4F19" w:rsidRDefault="006F4F19" w:rsidP="00EE72DE">
            <w:pPr>
              <w:tabs>
                <w:tab w:val="center" w:pos="1031"/>
                <w:tab w:val="center" w:pos="2172"/>
                <w:tab w:val="center" w:pos="3440"/>
                <w:tab w:val="center" w:pos="4668"/>
                <w:tab w:val="center" w:pos="5937"/>
                <w:tab w:val="center" w:pos="7192"/>
                <w:tab w:val="center" w:pos="8414"/>
                <w:tab w:val="center" w:pos="9653"/>
                <w:tab w:val="center" w:pos="10900"/>
                <w:tab w:val="right" w:pos="12556"/>
              </w:tabs>
              <w:ind w:left="0" w:firstLine="0"/>
              <w:jc w:val="center"/>
            </w:pPr>
            <w:r>
              <w:t>Y. LEIVA A.</w:t>
            </w:r>
          </w:p>
        </w:tc>
        <w:tc>
          <w:tcPr>
            <w:tcW w:w="10533" w:type="dxa"/>
          </w:tcPr>
          <w:p w14:paraId="0F3F9C89" w14:textId="6C35D05A" w:rsidR="006F4F19" w:rsidRPr="00054FD1" w:rsidRDefault="006F4F19" w:rsidP="006F4F19">
            <w:pPr>
              <w:ind w:left="0" w:firstLine="0"/>
              <w:jc w:val="both"/>
              <w:rPr>
                <w:caps/>
                <w:sz w:val="18"/>
              </w:rPr>
            </w:pPr>
            <w:r w:rsidRPr="00054FD1">
              <w:rPr>
                <w:caps/>
                <w:sz w:val="18"/>
              </w:rPr>
              <w:t xml:space="preserve">profesora DE MUY BUEN DESEMPEÑO GENERAL, presenta gran disposición con las diferentes actividades de la Escuela naval, siendo un importante aporte en la docencia Y, como asesora pedagógica, preocupada del mejoramiento continuo de la Escuela Naval. </w:t>
            </w:r>
            <w:bookmarkStart w:id="1" w:name="_Hlk113387735"/>
            <w:bookmarkStart w:id="2" w:name="_Hlk113387736"/>
            <w:r w:rsidRPr="00054FD1">
              <w:rPr>
                <w:caps/>
                <w:sz w:val="18"/>
              </w:rPr>
              <w:t>Destaca por su buen trato y disposición en las tareas encomendadas en la uac.</w:t>
            </w:r>
            <w:bookmarkEnd w:id="1"/>
            <w:bookmarkEnd w:id="2"/>
          </w:p>
        </w:tc>
      </w:tr>
      <w:tr w:rsidR="00C74F4B" w14:paraId="6EB83181" w14:textId="77777777" w:rsidTr="00EE72DE">
        <w:tc>
          <w:tcPr>
            <w:tcW w:w="1818" w:type="dxa"/>
            <w:vMerge w:val="restart"/>
            <w:vAlign w:val="center"/>
          </w:tcPr>
          <w:p w14:paraId="1F0E42BE" w14:textId="77777777" w:rsidR="00C74F4B" w:rsidRDefault="00C74F4B" w:rsidP="00EE72DE">
            <w:pPr>
              <w:spacing w:after="86" w:line="259" w:lineRule="auto"/>
              <w:ind w:left="0" w:right="-124" w:firstLine="0"/>
              <w:jc w:val="center"/>
              <w:rPr>
                <w:noProof/>
              </w:rPr>
            </w:pPr>
            <w:r>
              <w:rPr>
                <w:noProof/>
              </w:rPr>
              <w:drawing>
                <wp:inline distT="0" distB="0" distL="0" distR="0" wp14:anchorId="67E026F1" wp14:editId="1D42D43A">
                  <wp:extent cx="721920" cy="856948"/>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20">
                            <a:extLst>
                              <a:ext uri="{28A0092B-C50C-407E-A947-70E740481C1C}">
                                <a14:useLocalDpi xmlns:a14="http://schemas.microsoft.com/office/drawing/2010/main" val="0"/>
                              </a:ext>
                            </a:extLst>
                          </a:blip>
                          <a:stretch>
                            <a:fillRect/>
                          </a:stretch>
                        </pic:blipFill>
                        <pic:spPr>
                          <a:xfrm>
                            <a:off x="0" y="0"/>
                            <a:ext cx="721920" cy="856948"/>
                          </a:xfrm>
                          <a:prstGeom prst="rect">
                            <a:avLst/>
                          </a:prstGeom>
                        </pic:spPr>
                      </pic:pic>
                    </a:graphicData>
                  </a:graphic>
                </wp:inline>
              </w:drawing>
            </w:r>
          </w:p>
          <w:p w14:paraId="4043BBFA" w14:textId="13169479" w:rsidR="00C74F4B" w:rsidRDefault="00C74F4B" w:rsidP="00EE72DE">
            <w:pPr>
              <w:spacing w:after="86" w:line="259" w:lineRule="auto"/>
              <w:ind w:left="0" w:right="-124" w:firstLine="0"/>
              <w:jc w:val="center"/>
              <w:rPr>
                <w:noProof/>
              </w:rPr>
            </w:pPr>
            <w:r>
              <w:t>A. LUCERO L.</w:t>
            </w:r>
          </w:p>
        </w:tc>
        <w:tc>
          <w:tcPr>
            <w:tcW w:w="10533" w:type="dxa"/>
          </w:tcPr>
          <w:p w14:paraId="6B376F29" w14:textId="77777777" w:rsidR="00C74F4B" w:rsidRPr="00054FD1" w:rsidRDefault="00C74F4B" w:rsidP="006F4F19">
            <w:pPr>
              <w:ind w:left="0" w:firstLine="0"/>
              <w:jc w:val="both"/>
              <w:rPr>
                <w:caps/>
                <w:sz w:val="18"/>
              </w:rPr>
            </w:pPr>
            <w:r w:rsidRPr="00054FD1">
              <w:rPr>
                <w:caps/>
                <w:sz w:val="18"/>
              </w:rPr>
              <w:t>profesor DE BUEN DESEMPEÑO GENERAL QUE APORTA CON una muy buena gestión EN el aula virtual de la escuela naval.</w:t>
            </w:r>
          </w:p>
          <w:p w14:paraId="018F3A32" w14:textId="77777777" w:rsidR="00C74F4B" w:rsidRPr="00054FD1" w:rsidRDefault="00C74F4B" w:rsidP="006F4F19">
            <w:pPr>
              <w:ind w:left="0" w:firstLine="0"/>
              <w:jc w:val="both"/>
              <w:rPr>
                <w:caps/>
                <w:sz w:val="18"/>
              </w:rPr>
            </w:pPr>
          </w:p>
        </w:tc>
      </w:tr>
      <w:tr w:rsidR="00C74F4B" w14:paraId="15308172" w14:textId="77777777" w:rsidTr="00EE72DE">
        <w:tc>
          <w:tcPr>
            <w:tcW w:w="1818" w:type="dxa"/>
            <w:vMerge/>
            <w:vAlign w:val="center"/>
          </w:tcPr>
          <w:p w14:paraId="730A0E44" w14:textId="77777777" w:rsidR="00C74F4B" w:rsidRDefault="00C74F4B" w:rsidP="00EE72DE">
            <w:pPr>
              <w:spacing w:after="86" w:line="259" w:lineRule="auto"/>
              <w:ind w:left="0" w:right="-124" w:firstLine="0"/>
              <w:jc w:val="center"/>
              <w:rPr>
                <w:noProof/>
              </w:rPr>
            </w:pPr>
          </w:p>
        </w:tc>
        <w:tc>
          <w:tcPr>
            <w:tcW w:w="10533" w:type="dxa"/>
          </w:tcPr>
          <w:p w14:paraId="63D24867" w14:textId="1D58A3DF" w:rsidR="00C74F4B" w:rsidRPr="00C74F4B" w:rsidRDefault="00C74F4B" w:rsidP="006F4F19">
            <w:pPr>
              <w:ind w:left="0" w:firstLine="0"/>
              <w:jc w:val="both"/>
              <w:rPr>
                <w:caps/>
                <w:color w:val="FF0000"/>
                <w:sz w:val="18"/>
              </w:rPr>
            </w:pPr>
            <w:r w:rsidRPr="00C74F4B">
              <w:rPr>
                <w:caps/>
                <w:color w:val="FF0000"/>
                <w:sz w:val="18"/>
              </w:rPr>
              <w:t>1. PROFESOR QUE SE DESPREOCUPA DE LAS CLASES, ENTREGA INFORMACIÓN Y NO ORIENTA A SUS ALUMNOS EN EL AULA (COMENTARIO ALUMNO).</w:t>
            </w:r>
          </w:p>
        </w:tc>
      </w:tr>
      <w:tr w:rsidR="006F4F19" w14:paraId="2CCFAE91" w14:textId="77777777" w:rsidTr="00EE72DE">
        <w:tc>
          <w:tcPr>
            <w:tcW w:w="1818" w:type="dxa"/>
            <w:vAlign w:val="center"/>
          </w:tcPr>
          <w:p w14:paraId="0B8F6F2A" w14:textId="77777777" w:rsidR="006F4F19" w:rsidRDefault="006F4F19" w:rsidP="00EE72DE">
            <w:pPr>
              <w:spacing w:after="86" w:line="259" w:lineRule="auto"/>
              <w:ind w:left="0" w:right="-124" w:firstLine="0"/>
              <w:jc w:val="center"/>
              <w:rPr>
                <w:noProof/>
              </w:rPr>
            </w:pPr>
            <w:r>
              <w:rPr>
                <w:noProof/>
              </w:rPr>
              <w:drawing>
                <wp:inline distT="0" distB="0" distL="0" distR="0" wp14:anchorId="29EDB7C2" wp14:editId="1FAF6838">
                  <wp:extent cx="721933" cy="856948"/>
                  <wp:effectExtent l="0" t="0" r="0" b="0"/>
                  <wp:docPr id="59" name="Picture 59"/>
                  <wp:cNvGraphicFramePr/>
                  <a:graphic xmlns:a="http://schemas.openxmlformats.org/drawingml/2006/main">
                    <a:graphicData uri="http://schemas.openxmlformats.org/drawingml/2006/picture">
                      <pic:pic xmlns:pic="http://schemas.openxmlformats.org/drawingml/2006/picture">
                        <pic:nvPicPr>
                          <pic:cNvPr id="59" name="Picture 59"/>
                          <pic:cNvPicPr/>
                        </pic:nvPicPr>
                        <pic:blipFill>
                          <a:blip r:embed="rId21">
                            <a:extLst>
                              <a:ext uri="{28A0092B-C50C-407E-A947-70E740481C1C}">
                                <a14:useLocalDpi xmlns:a14="http://schemas.microsoft.com/office/drawing/2010/main" val="0"/>
                              </a:ext>
                            </a:extLst>
                          </a:blip>
                          <a:stretch>
                            <a:fillRect/>
                          </a:stretch>
                        </pic:blipFill>
                        <pic:spPr>
                          <a:xfrm>
                            <a:off x="0" y="0"/>
                            <a:ext cx="721933" cy="856948"/>
                          </a:xfrm>
                          <a:prstGeom prst="rect">
                            <a:avLst/>
                          </a:prstGeom>
                        </pic:spPr>
                      </pic:pic>
                    </a:graphicData>
                  </a:graphic>
                </wp:inline>
              </w:drawing>
            </w:r>
          </w:p>
          <w:p w14:paraId="64AE4975" w14:textId="5F13AB98" w:rsidR="006F4F19" w:rsidRDefault="006F4F19" w:rsidP="00EE72DE">
            <w:pPr>
              <w:spacing w:after="86" w:line="259" w:lineRule="auto"/>
              <w:ind w:left="0" w:right="-124" w:firstLine="0"/>
              <w:jc w:val="center"/>
              <w:rPr>
                <w:noProof/>
              </w:rPr>
            </w:pPr>
            <w:r w:rsidRPr="009D4331">
              <w:rPr>
                <w:sz w:val="14"/>
                <w:lang w:val="en-US"/>
              </w:rPr>
              <w:t>M. MAYNE-NICHOLLS K</w:t>
            </w:r>
            <w:r>
              <w:rPr>
                <w:sz w:val="14"/>
                <w:lang w:val="en-US"/>
              </w:rPr>
              <w:t>.</w:t>
            </w:r>
          </w:p>
        </w:tc>
        <w:tc>
          <w:tcPr>
            <w:tcW w:w="10533" w:type="dxa"/>
          </w:tcPr>
          <w:p w14:paraId="52E7513B" w14:textId="77777777" w:rsidR="006F4F19" w:rsidRPr="00054FD1" w:rsidRDefault="006F4F19" w:rsidP="006F4F19">
            <w:pPr>
              <w:ind w:left="0" w:firstLine="0"/>
              <w:jc w:val="both"/>
              <w:rPr>
                <w:caps/>
                <w:sz w:val="18"/>
              </w:rPr>
            </w:pPr>
            <w:r w:rsidRPr="00054FD1">
              <w:rPr>
                <w:caps/>
                <w:sz w:val="18"/>
              </w:rPr>
              <w:t>profesor DE excelente DESEMPEÑO GENERAL, QUE con EL dominio de las materias Y su cercanía a los cadetes promueve la reflexión y el diálogo en aula. Destaca por su coordialidad, buen trato Y COMPROMISO con SUS ALUMNOS, TANTO EN el aprendizaje COMO EN LOS ACONTECIMIENTOS DE SU VIDA DIARIA.</w:t>
            </w:r>
          </w:p>
          <w:p w14:paraId="0D450B50" w14:textId="77777777" w:rsidR="006F4F19" w:rsidRPr="00054FD1" w:rsidRDefault="006F4F19" w:rsidP="006F4F19">
            <w:pPr>
              <w:ind w:left="0" w:firstLine="0"/>
              <w:jc w:val="both"/>
              <w:rPr>
                <w:caps/>
                <w:sz w:val="18"/>
              </w:rPr>
            </w:pPr>
          </w:p>
        </w:tc>
      </w:tr>
      <w:tr w:rsidR="006F4F19" w14:paraId="0B256A22" w14:textId="77777777" w:rsidTr="00EE72DE">
        <w:tc>
          <w:tcPr>
            <w:tcW w:w="1818" w:type="dxa"/>
            <w:vAlign w:val="center"/>
          </w:tcPr>
          <w:p w14:paraId="544C44AF" w14:textId="77777777" w:rsidR="006F4F19" w:rsidRDefault="004826C6" w:rsidP="00EE72DE">
            <w:pPr>
              <w:spacing w:after="86" w:line="259" w:lineRule="auto"/>
              <w:ind w:left="0" w:right="-124" w:firstLine="0"/>
              <w:jc w:val="center"/>
              <w:rPr>
                <w:noProof/>
              </w:rPr>
            </w:pPr>
            <w:r>
              <w:rPr>
                <w:noProof/>
              </w:rPr>
              <w:drawing>
                <wp:inline distT="0" distB="0" distL="0" distR="0" wp14:anchorId="469E8BBD" wp14:editId="4B63A5CE">
                  <wp:extent cx="714402" cy="856948"/>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22">
                            <a:extLst>
                              <a:ext uri="{28A0092B-C50C-407E-A947-70E740481C1C}">
                                <a14:useLocalDpi xmlns:a14="http://schemas.microsoft.com/office/drawing/2010/main" val="0"/>
                              </a:ext>
                            </a:extLst>
                          </a:blip>
                          <a:stretch>
                            <a:fillRect/>
                          </a:stretch>
                        </pic:blipFill>
                        <pic:spPr>
                          <a:xfrm>
                            <a:off x="0" y="0"/>
                            <a:ext cx="714402" cy="856948"/>
                          </a:xfrm>
                          <a:prstGeom prst="rect">
                            <a:avLst/>
                          </a:prstGeom>
                        </pic:spPr>
                      </pic:pic>
                    </a:graphicData>
                  </a:graphic>
                </wp:inline>
              </w:drawing>
            </w:r>
          </w:p>
          <w:p w14:paraId="733D66A8" w14:textId="48B205E6" w:rsidR="004826C6" w:rsidRDefault="004826C6" w:rsidP="00EE72DE">
            <w:pPr>
              <w:spacing w:after="86" w:line="259" w:lineRule="auto"/>
              <w:ind w:left="0" w:right="-124" w:firstLine="0"/>
              <w:jc w:val="center"/>
              <w:rPr>
                <w:noProof/>
              </w:rPr>
            </w:pPr>
            <w:r w:rsidRPr="009D4331">
              <w:rPr>
                <w:lang w:val="en-US"/>
              </w:rPr>
              <w:t>H. NÚÑEZ G.</w:t>
            </w:r>
            <w:r w:rsidRPr="009D4331">
              <w:rPr>
                <w:lang w:val="en-US"/>
              </w:rPr>
              <w:tab/>
              <w:t>H.</w:t>
            </w:r>
          </w:p>
        </w:tc>
        <w:tc>
          <w:tcPr>
            <w:tcW w:w="10533" w:type="dxa"/>
          </w:tcPr>
          <w:p w14:paraId="28781B11" w14:textId="77777777" w:rsidR="004826C6" w:rsidRPr="00054FD1" w:rsidRDefault="004826C6" w:rsidP="004826C6">
            <w:pPr>
              <w:ind w:left="0" w:firstLine="0"/>
              <w:jc w:val="both"/>
              <w:rPr>
                <w:caps/>
                <w:sz w:val="18"/>
              </w:rPr>
            </w:pPr>
            <w:r w:rsidRPr="00054FD1">
              <w:rPr>
                <w:caps/>
                <w:sz w:val="18"/>
              </w:rPr>
              <w:t>profesor DE MUY BUEN DESEMPEÑO GENERAL. demuestra gran conocimiento de sus materias. Destaca por su buena disposición y por generar la PARTICIPACIÓN de los cadetes en las clases.</w:t>
            </w:r>
          </w:p>
          <w:p w14:paraId="15983491" w14:textId="77777777" w:rsidR="006F4F19" w:rsidRPr="00054FD1" w:rsidRDefault="006F4F19" w:rsidP="006F4F19">
            <w:pPr>
              <w:ind w:left="0" w:firstLine="0"/>
              <w:jc w:val="both"/>
              <w:rPr>
                <w:caps/>
                <w:sz w:val="18"/>
              </w:rPr>
            </w:pPr>
          </w:p>
        </w:tc>
      </w:tr>
      <w:tr w:rsidR="006F4F19" w14:paraId="5493492C" w14:textId="77777777" w:rsidTr="00EE72DE">
        <w:tc>
          <w:tcPr>
            <w:tcW w:w="1818" w:type="dxa"/>
            <w:vAlign w:val="center"/>
          </w:tcPr>
          <w:p w14:paraId="4AAAD6AD" w14:textId="77777777" w:rsidR="006F4F19" w:rsidRDefault="004826C6" w:rsidP="00EE72DE">
            <w:pPr>
              <w:spacing w:after="86" w:line="259" w:lineRule="auto"/>
              <w:ind w:left="0" w:right="-124" w:firstLine="0"/>
              <w:jc w:val="center"/>
              <w:rPr>
                <w:noProof/>
              </w:rPr>
            </w:pPr>
            <w:r>
              <w:rPr>
                <w:noProof/>
              </w:rPr>
              <w:drawing>
                <wp:inline distT="0" distB="0" distL="0" distR="0" wp14:anchorId="06C682CF" wp14:editId="0894F620">
                  <wp:extent cx="714402" cy="856949"/>
                  <wp:effectExtent l="0" t="0" r="0" b="0"/>
                  <wp:docPr id="9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23">
                            <a:extLst>
                              <a:ext uri="{28A0092B-C50C-407E-A947-70E740481C1C}">
                                <a14:useLocalDpi xmlns:a14="http://schemas.microsoft.com/office/drawing/2010/main" val="0"/>
                              </a:ext>
                            </a:extLst>
                          </a:blip>
                          <a:stretch>
                            <a:fillRect/>
                          </a:stretch>
                        </pic:blipFill>
                        <pic:spPr>
                          <a:xfrm>
                            <a:off x="0" y="0"/>
                            <a:ext cx="714402" cy="856949"/>
                          </a:xfrm>
                          <a:prstGeom prst="rect">
                            <a:avLst/>
                          </a:prstGeom>
                        </pic:spPr>
                      </pic:pic>
                    </a:graphicData>
                  </a:graphic>
                </wp:inline>
              </w:drawing>
            </w:r>
          </w:p>
          <w:p w14:paraId="5F9F8F3F" w14:textId="3C58FF55" w:rsidR="004826C6" w:rsidRDefault="004826C6" w:rsidP="00EE72DE">
            <w:pPr>
              <w:tabs>
                <w:tab w:val="center" w:pos="991"/>
                <w:tab w:val="center" w:pos="2251"/>
                <w:tab w:val="center" w:pos="3436"/>
                <w:tab w:val="center" w:pos="4736"/>
                <w:tab w:val="center" w:pos="5960"/>
                <w:tab w:val="center" w:pos="7158"/>
                <w:tab w:val="center" w:pos="8976"/>
                <w:tab w:val="center" w:pos="10945"/>
                <w:tab w:val="right" w:pos="12556"/>
              </w:tabs>
              <w:ind w:left="0" w:firstLine="0"/>
              <w:jc w:val="center"/>
              <w:rPr>
                <w:noProof/>
              </w:rPr>
            </w:pPr>
            <w:r>
              <w:t>L. PIZARRO H.</w:t>
            </w:r>
          </w:p>
        </w:tc>
        <w:tc>
          <w:tcPr>
            <w:tcW w:w="10533" w:type="dxa"/>
          </w:tcPr>
          <w:p w14:paraId="16EFB040" w14:textId="77777777" w:rsidR="004826C6" w:rsidRPr="00054FD1" w:rsidRDefault="004826C6" w:rsidP="004826C6">
            <w:pPr>
              <w:ind w:left="0" w:firstLine="0"/>
              <w:jc w:val="both"/>
              <w:rPr>
                <w:caps/>
                <w:sz w:val="18"/>
              </w:rPr>
            </w:pPr>
            <w:bookmarkStart w:id="3" w:name="_Hlk113391473"/>
            <w:bookmarkStart w:id="4" w:name="_Hlk113391474"/>
            <w:r w:rsidRPr="00054FD1">
              <w:rPr>
                <w:caps/>
                <w:sz w:val="18"/>
              </w:rPr>
              <w:t xml:space="preserve">profesora DE EXCELENTE DESEMPEÑO GENERAL. SE MUESTRA intereSada por el aprendizaje de sus alumnos Y siempre dispuesta a atender consultas tanto en aula como en el laboratorio. Participativa en las distintas actividades de la Escuela Naval. Destaca por su trato cordial y comprensivO con los cadetes. </w:t>
            </w:r>
            <w:bookmarkEnd w:id="3"/>
            <w:bookmarkEnd w:id="4"/>
          </w:p>
          <w:p w14:paraId="0747479F" w14:textId="77777777" w:rsidR="006F4F19" w:rsidRPr="00054FD1" w:rsidRDefault="006F4F19" w:rsidP="006F4F19">
            <w:pPr>
              <w:ind w:left="0" w:firstLine="0"/>
              <w:jc w:val="both"/>
              <w:rPr>
                <w:caps/>
                <w:sz w:val="18"/>
              </w:rPr>
            </w:pPr>
          </w:p>
        </w:tc>
      </w:tr>
      <w:tr w:rsidR="006F4F19" w14:paraId="044723AC" w14:textId="77777777" w:rsidTr="00EE72DE">
        <w:tc>
          <w:tcPr>
            <w:tcW w:w="1818" w:type="dxa"/>
            <w:vAlign w:val="center"/>
          </w:tcPr>
          <w:p w14:paraId="2945EDCE" w14:textId="77777777" w:rsidR="006F4F19" w:rsidRDefault="004826C6" w:rsidP="00EE72DE">
            <w:pPr>
              <w:spacing w:after="86" w:line="259" w:lineRule="auto"/>
              <w:ind w:left="0" w:right="-124" w:firstLine="0"/>
              <w:jc w:val="center"/>
              <w:rPr>
                <w:noProof/>
              </w:rPr>
            </w:pPr>
            <w:r>
              <w:rPr>
                <w:noProof/>
              </w:rPr>
              <w:lastRenderedPageBreak/>
              <w:drawing>
                <wp:inline distT="0" distB="0" distL="0" distR="0" wp14:anchorId="345D5A2C" wp14:editId="7C5907A6">
                  <wp:extent cx="714402" cy="848024"/>
                  <wp:effectExtent l="0" t="0" r="0" b="9525"/>
                  <wp:docPr id="107" name="Picture 107" descr="Un hombre en traje posando para fotografia&#10;&#10;Descripción generada automáticamente"/>
                  <wp:cNvGraphicFramePr/>
                  <a:graphic xmlns:a="http://schemas.openxmlformats.org/drawingml/2006/main">
                    <a:graphicData uri="http://schemas.openxmlformats.org/drawingml/2006/picture">
                      <pic:pic xmlns:pic="http://schemas.openxmlformats.org/drawingml/2006/picture">
                        <pic:nvPicPr>
                          <pic:cNvPr id="107" name="Picture 107" descr="Un hombre en traje posando para fotografia&#10;&#10;Descripción generada automáticamente"/>
                          <pic:cNvPicPr/>
                        </pic:nvPicPr>
                        <pic:blipFill>
                          <a:blip r:embed="rId24"/>
                          <a:stretch>
                            <a:fillRect/>
                          </a:stretch>
                        </pic:blipFill>
                        <pic:spPr>
                          <a:xfrm>
                            <a:off x="0" y="0"/>
                            <a:ext cx="714402" cy="848024"/>
                          </a:xfrm>
                          <a:prstGeom prst="rect">
                            <a:avLst/>
                          </a:prstGeom>
                        </pic:spPr>
                      </pic:pic>
                    </a:graphicData>
                  </a:graphic>
                </wp:inline>
              </w:drawing>
            </w:r>
          </w:p>
          <w:p w14:paraId="2A829642" w14:textId="3FF35EC7" w:rsidR="004826C6" w:rsidRDefault="004826C6" w:rsidP="00EE72DE">
            <w:pPr>
              <w:spacing w:after="86" w:line="259" w:lineRule="auto"/>
              <w:ind w:left="0" w:right="-124" w:firstLine="0"/>
              <w:jc w:val="center"/>
              <w:rPr>
                <w:noProof/>
              </w:rPr>
            </w:pPr>
            <w:r>
              <w:t>M. PLAZA B.</w:t>
            </w:r>
          </w:p>
        </w:tc>
        <w:tc>
          <w:tcPr>
            <w:tcW w:w="10533" w:type="dxa"/>
          </w:tcPr>
          <w:p w14:paraId="0CD9AD9B" w14:textId="77777777" w:rsidR="004826C6" w:rsidRPr="00054FD1" w:rsidRDefault="004826C6" w:rsidP="004826C6">
            <w:pPr>
              <w:ind w:left="0" w:firstLine="0"/>
              <w:jc w:val="both"/>
              <w:rPr>
                <w:caps/>
                <w:sz w:val="18"/>
              </w:rPr>
            </w:pPr>
            <w:bookmarkStart w:id="5" w:name="_Hlk113391247"/>
            <w:r w:rsidRPr="00054FD1">
              <w:rPr>
                <w:caps/>
                <w:sz w:val="18"/>
              </w:rPr>
              <w:t xml:space="preserve">profesor DE EXCELENTE DESEMPEÑO GENERAL. es un importante aporte a las acTiVIdades docentes Y de laboratorio. como asesor pedagógico ES muy preocupado por el proceso de enseñanza aprendizaje de los cadetes de la Escuela Naval. </w:t>
            </w:r>
          </w:p>
          <w:p w14:paraId="15E5C00B" w14:textId="77777777" w:rsidR="004826C6" w:rsidRPr="00054FD1" w:rsidRDefault="004826C6" w:rsidP="004826C6">
            <w:pPr>
              <w:ind w:left="0" w:firstLine="0"/>
              <w:jc w:val="both"/>
              <w:rPr>
                <w:caps/>
                <w:sz w:val="18"/>
              </w:rPr>
            </w:pPr>
            <w:r w:rsidRPr="00054FD1">
              <w:rPr>
                <w:caps/>
                <w:sz w:val="18"/>
              </w:rPr>
              <w:t>Destaca por su trato cordial y excelente disposición en las tareas encomendadas en la uac CONTRIBUYENDO AL AMBIENTE LABORAL DEL CUERPO DE PROFESORES.</w:t>
            </w:r>
          </w:p>
          <w:bookmarkEnd w:id="5"/>
          <w:p w14:paraId="2A052A55" w14:textId="77777777" w:rsidR="004826C6" w:rsidRPr="00054FD1" w:rsidRDefault="004826C6" w:rsidP="004826C6">
            <w:pPr>
              <w:ind w:left="0" w:firstLine="0"/>
              <w:rPr>
                <w:sz w:val="18"/>
                <w:szCs w:val="24"/>
              </w:rPr>
            </w:pPr>
          </w:p>
          <w:p w14:paraId="6ECB31EC" w14:textId="77777777" w:rsidR="006F4F19" w:rsidRPr="00054FD1" w:rsidRDefault="006F4F19" w:rsidP="006F4F19">
            <w:pPr>
              <w:ind w:left="0" w:firstLine="0"/>
              <w:jc w:val="both"/>
              <w:rPr>
                <w:caps/>
                <w:sz w:val="18"/>
              </w:rPr>
            </w:pPr>
          </w:p>
        </w:tc>
      </w:tr>
      <w:tr w:rsidR="006F4F19" w14:paraId="54694A01" w14:textId="77777777" w:rsidTr="00EE72DE">
        <w:tc>
          <w:tcPr>
            <w:tcW w:w="1818" w:type="dxa"/>
            <w:vAlign w:val="center"/>
          </w:tcPr>
          <w:p w14:paraId="3CA67D32" w14:textId="73A7E0FC" w:rsidR="004826C6" w:rsidRDefault="004826C6" w:rsidP="00EE72DE">
            <w:pPr>
              <w:spacing w:after="86" w:line="259" w:lineRule="auto"/>
              <w:ind w:left="0" w:right="-124" w:firstLine="0"/>
              <w:jc w:val="center"/>
            </w:pPr>
            <w:r>
              <w:rPr>
                <w:noProof/>
              </w:rPr>
              <w:drawing>
                <wp:inline distT="0" distB="0" distL="0" distR="0" wp14:anchorId="411D80A0" wp14:editId="23DC546A">
                  <wp:extent cx="714402" cy="848096"/>
                  <wp:effectExtent l="0" t="0" r="0" b="0"/>
                  <wp:docPr id="187" name="Picture 187"/>
                  <wp:cNvGraphicFramePr/>
                  <a:graphic xmlns:a="http://schemas.openxmlformats.org/drawingml/2006/main">
                    <a:graphicData uri="http://schemas.openxmlformats.org/drawingml/2006/picture">
                      <pic:pic xmlns:pic="http://schemas.openxmlformats.org/drawingml/2006/picture">
                        <pic:nvPicPr>
                          <pic:cNvPr id="187" name="Picture 187"/>
                          <pic:cNvPicPr/>
                        </pic:nvPicPr>
                        <pic:blipFill>
                          <a:blip r:embed="rId25">
                            <a:extLst>
                              <a:ext uri="{28A0092B-C50C-407E-A947-70E740481C1C}">
                                <a14:useLocalDpi xmlns:a14="http://schemas.microsoft.com/office/drawing/2010/main" val="0"/>
                              </a:ext>
                            </a:extLst>
                          </a:blip>
                          <a:stretch>
                            <a:fillRect/>
                          </a:stretch>
                        </pic:blipFill>
                        <pic:spPr>
                          <a:xfrm>
                            <a:off x="0" y="0"/>
                            <a:ext cx="714402" cy="848096"/>
                          </a:xfrm>
                          <a:prstGeom prst="rect">
                            <a:avLst/>
                          </a:prstGeom>
                        </pic:spPr>
                      </pic:pic>
                    </a:graphicData>
                  </a:graphic>
                </wp:inline>
              </w:drawing>
            </w:r>
          </w:p>
          <w:p w14:paraId="458F0267" w14:textId="6278501E" w:rsidR="006F4F19" w:rsidRDefault="004826C6" w:rsidP="00EE72DE">
            <w:pPr>
              <w:spacing w:after="86" w:line="259" w:lineRule="auto"/>
              <w:ind w:left="0" w:right="-124" w:firstLine="0"/>
              <w:jc w:val="center"/>
              <w:rPr>
                <w:noProof/>
              </w:rPr>
            </w:pPr>
            <w:r>
              <w:t>A. RAUCH P.</w:t>
            </w:r>
          </w:p>
        </w:tc>
        <w:tc>
          <w:tcPr>
            <w:tcW w:w="10533" w:type="dxa"/>
          </w:tcPr>
          <w:p w14:paraId="47D73F2F" w14:textId="77777777" w:rsidR="004826C6" w:rsidRPr="00054FD1" w:rsidRDefault="004826C6" w:rsidP="004826C6">
            <w:pPr>
              <w:ind w:left="0" w:firstLine="0"/>
              <w:jc w:val="both"/>
              <w:rPr>
                <w:caps/>
                <w:sz w:val="18"/>
              </w:rPr>
            </w:pPr>
            <w:r w:rsidRPr="00054FD1">
              <w:rPr>
                <w:caps/>
                <w:sz w:val="18"/>
              </w:rPr>
              <w:t xml:space="preserve">profesor DE BUEN DESEMPEÑO GENERAL, POSEEDOR DE UNA gran experiencia, respetuoso y preocupado del aprendizaje. </w:t>
            </w:r>
          </w:p>
          <w:p w14:paraId="279FCB83" w14:textId="77777777" w:rsidR="004826C6" w:rsidRPr="00054FD1" w:rsidRDefault="004826C6" w:rsidP="004826C6">
            <w:pPr>
              <w:ind w:left="0" w:firstLine="0"/>
              <w:jc w:val="both"/>
              <w:rPr>
                <w:caps/>
                <w:sz w:val="18"/>
              </w:rPr>
            </w:pPr>
            <w:r w:rsidRPr="00054FD1">
              <w:rPr>
                <w:caps/>
                <w:sz w:val="18"/>
              </w:rPr>
              <w:t>Destaca por su trato cordial, buena disposición y por mantener un excelente ambiente en el aula.</w:t>
            </w:r>
          </w:p>
          <w:p w14:paraId="1A5BF240" w14:textId="77777777" w:rsidR="006F4F19" w:rsidRPr="00054FD1" w:rsidRDefault="006F4F19" w:rsidP="006F4F19">
            <w:pPr>
              <w:ind w:left="0" w:firstLine="0"/>
              <w:jc w:val="both"/>
              <w:rPr>
                <w:caps/>
                <w:sz w:val="18"/>
              </w:rPr>
            </w:pPr>
          </w:p>
        </w:tc>
      </w:tr>
      <w:tr w:rsidR="004826C6" w14:paraId="401EB7D1" w14:textId="77777777" w:rsidTr="00EE72DE">
        <w:tc>
          <w:tcPr>
            <w:tcW w:w="1818" w:type="dxa"/>
            <w:vAlign w:val="center"/>
          </w:tcPr>
          <w:p w14:paraId="4A6799B8" w14:textId="0A6F25ED" w:rsidR="004826C6" w:rsidRDefault="004826C6" w:rsidP="00EE72DE">
            <w:pPr>
              <w:spacing w:after="101" w:line="259" w:lineRule="auto"/>
              <w:ind w:left="-33" w:firstLine="0"/>
              <w:jc w:val="center"/>
            </w:pPr>
            <w:r>
              <w:rPr>
                <w:noProof/>
              </w:rPr>
              <w:drawing>
                <wp:inline distT="0" distB="0" distL="0" distR="0" wp14:anchorId="6AC808F9" wp14:editId="170D1CA4">
                  <wp:extent cx="716915" cy="856615"/>
                  <wp:effectExtent l="0" t="0" r="0" b="0"/>
                  <wp:docPr id="184" name="Picture 184"/>
                  <wp:cNvGraphicFramePr/>
                  <a:graphic xmlns:a="http://schemas.openxmlformats.org/drawingml/2006/main">
                    <a:graphicData uri="http://schemas.openxmlformats.org/drawingml/2006/picture">
                      <pic:pic xmlns:pic="http://schemas.openxmlformats.org/drawingml/2006/picture">
                        <pic:nvPicPr>
                          <pic:cNvPr id="184" name="Picture 184"/>
                          <pic:cNvPicPr/>
                        </pic:nvPicPr>
                        <pic:blipFill>
                          <a:blip r:embed="rId26">
                            <a:extLst>
                              <a:ext uri="{28A0092B-C50C-407E-A947-70E740481C1C}">
                                <a14:useLocalDpi xmlns:a14="http://schemas.microsoft.com/office/drawing/2010/main" val="0"/>
                              </a:ext>
                            </a:extLst>
                          </a:blip>
                          <a:stretch>
                            <a:fillRect/>
                          </a:stretch>
                        </pic:blipFill>
                        <pic:spPr>
                          <a:xfrm>
                            <a:off x="0" y="0"/>
                            <a:ext cx="716915" cy="856615"/>
                          </a:xfrm>
                          <a:prstGeom prst="rect">
                            <a:avLst/>
                          </a:prstGeom>
                        </pic:spPr>
                      </pic:pic>
                    </a:graphicData>
                  </a:graphic>
                </wp:inline>
              </w:drawing>
            </w:r>
          </w:p>
          <w:p w14:paraId="12BB1383" w14:textId="0381086E" w:rsidR="004826C6" w:rsidRDefault="004826C6" w:rsidP="00EE72DE">
            <w:pPr>
              <w:spacing w:after="101" w:line="259" w:lineRule="auto"/>
              <w:ind w:left="-33" w:firstLine="0"/>
              <w:jc w:val="center"/>
              <w:rPr>
                <w:noProof/>
              </w:rPr>
            </w:pPr>
            <w:r>
              <w:t>J. RÍOS G.</w:t>
            </w:r>
          </w:p>
        </w:tc>
        <w:tc>
          <w:tcPr>
            <w:tcW w:w="10533" w:type="dxa"/>
          </w:tcPr>
          <w:p w14:paraId="7A911597" w14:textId="77777777" w:rsidR="004826C6" w:rsidRPr="00054FD1" w:rsidRDefault="004826C6" w:rsidP="004826C6">
            <w:pPr>
              <w:ind w:left="0" w:firstLine="0"/>
              <w:jc w:val="both"/>
              <w:rPr>
                <w:caps/>
                <w:sz w:val="18"/>
              </w:rPr>
            </w:pPr>
            <w:r w:rsidRPr="00054FD1">
              <w:rPr>
                <w:caps/>
                <w:sz w:val="18"/>
              </w:rPr>
              <w:t xml:space="preserve">profesor DE muy buen DESEMPEÑO GENERAL. POSEE gran domino temático Y SE MUESTRA preocupado por el aprendizaje de sus alumnos. Destaca por su trato cordial y por la puntualidad en la entrega de la documentación.  </w:t>
            </w:r>
          </w:p>
          <w:p w14:paraId="2DE833FA" w14:textId="77777777" w:rsidR="004826C6" w:rsidRPr="00054FD1" w:rsidRDefault="004826C6" w:rsidP="006F4F19">
            <w:pPr>
              <w:ind w:left="0" w:firstLine="0"/>
              <w:jc w:val="both"/>
              <w:rPr>
                <w:caps/>
                <w:sz w:val="18"/>
              </w:rPr>
            </w:pPr>
          </w:p>
        </w:tc>
      </w:tr>
      <w:tr w:rsidR="004826C6" w14:paraId="2C62A53A" w14:textId="77777777" w:rsidTr="00EE72DE">
        <w:tc>
          <w:tcPr>
            <w:tcW w:w="1818" w:type="dxa"/>
            <w:vAlign w:val="center"/>
          </w:tcPr>
          <w:p w14:paraId="0034B365" w14:textId="77777777" w:rsidR="004826C6" w:rsidRDefault="004826C6" w:rsidP="00EE72DE">
            <w:pPr>
              <w:spacing w:after="86" w:line="259" w:lineRule="auto"/>
              <w:ind w:left="0" w:right="-124" w:firstLine="0"/>
              <w:jc w:val="center"/>
              <w:rPr>
                <w:noProof/>
              </w:rPr>
            </w:pPr>
            <w:r>
              <w:rPr>
                <w:noProof/>
              </w:rPr>
              <w:drawing>
                <wp:inline distT="0" distB="0" distL="0" distR="0" wp14:anchorId="1A9FD753" wp14:editId="011439C3">
                  <wp:extent cx="706755" cy="856615"/>
                  <wp:effectExtent l="0" t="0" r="0" b="0"/>
                  <wp:docPr id="164" name="Picture 164"/>
                  <wp:cNvGraphicFramePr/>
                  <a:graphic xmlns:a="http://schemas.openxmlformats.org/drawingml/2006/main">
                    <a:graphicData uri="http://schemas.openxmlformats.org/drawingml/2006/picture">
                      <pic:pic xmlns:pic="http://schemas.openxmlformats.org/drawingml/2006/picture">
                        <pic:nvPicPr>
                          <pic:cNvPr id="164" name="Picture 164"/>
                          <pic:cNvPicPr/>
                        </pic:nvPicPr>
                        <pic:blipFill>
                          <a:blip r:embed="rId27">
                            <a:extLst>
                              <a:ext uri="{28A0092B-C50C-407E-A947-70E740481C1C}">
                                <a14:useLocalDpi xmlns:a14="http://schemas.microsoft.com/office/drawing/2010/main" val="0"/>
                              </a:ext>
                            </a:extLst>
                          </a:blip>
                          <a:stretch>
                            <a:fillRect/>
                          </a:stretch>
                        </pic:blipFill>
                        <pic:spPr>
                          <a:xfrm>
                            <a:off x="0" y="0"/>
                            <a:ext cx="706755" cy="856615"/>
                          </a:xfrm>
                          <a:prstGeom prst="rect">
                            <a:avLst/>
                          </a:prstGeom>
                        </pic:spPr>
                      </pic:pic>
                    </a:graphicData>
                  </a:graphic>
                </wp:inline>
              </w:drawing>
            </w:r>
          </w:p>
          <w:p w14:paraId="61DD53B9" w14:textId="39BC011F" w:rsidR="004826C6" w:rsidRDefault="004826C6" w:rsidP="00EE72DE">
            <w:pPr>
              <w:spacing w:after="86" w:line="259" w:lineRule="auto"/>
              <w:ind w:left="0" w:right="-124" w:firstLine="0"/>
              <w:jc w:val="center"/>
              <w:rPr>
                <w:noProof/>
              </w:rPr>
            </w:pPr>
            <w:r>
              <w:t>M. ROJAS B.</w:t>
            </w:r>
          </w:p>
        </w:tc>
        <w:tc>
          <w:tcPr>
            <w:tcW w:w="10533" w:type="dxa"/>
          </w:tcPr>
          <w:p w14:paraId="361F27C4" w14:textId="77777777" w:rsidR="004826C6" w:rsidRPr="00054FD1" w:rsidRDefault="004826C6" w:rsidP="004826C6">
            <w:pPr>
              <w:ind w:left="0" w:firstLine="0"/>
              <w:jc w:val="both"/>
              <w:rPr>
                <w:caps/>
                <w:sz w:val="18"/>
              </w:rPr>
            </w:pPr>
            <w:r w:rsidRPr="00054FD1">
              <w:rPr>
                <w:caps/>
                <w:sz w:val="18"/>
              </w:rPr>
              <w:t>profesor DE EXCELENTE DESEMPEÑO GENERAL, preocupado por el aprendizaje de sus alumnos Y, COMO OFICIAL EN RETIRO, COMPLEMENTA EL CONTENIDO CON sus experiencias EN LA CARRERA naval, promoviendo un mayor interés por las temáticas. Destaca por su excelente disposición, buen trato con alumnos y profesores.</w:t>
            </w:r>
          </w:p>
          <w:p w14:paraId="02E1D2DA" w14:textId="77777777" w:rsidR="004826C6" w:rsidRPr="00054FD1" w:rsidRDefault="004826C6" w:rsidP="006F4F19">
            <w:pPr>
              <w:ind w:left="0" w:firstLine="0"/>
              <w:jc w:val="both"/>
              <w:rPr>
                <w:caps/>
                <w:sz w:val="18"/>
              </w:rPr>
            </w:pPr>
          </w:p>
        </w:tc>
      </w:tr>
      <w:tr w:rsidR="004826C6" w14:paraId="2B9C94CB" w14:textId="77777777" w:rsidTr="00EE72DE">
        <w:tc>
          <w:tcPr>
            <w:tcW w:w="1818" w:type="dxa"/>
            <w:vAlign w:val="center"/>
          </w:tcPr>
          <w:p w14:paraId="551768C8" w14:textId="650EAAAB" w:rsidR="004826C6" w:rsidRDefault="004826C6" w:rsidP="00EE72DE">
            <w:pPr>
              <w:spacing w:after="86" w:line="259" w:lineRule="auto"/>
              <w:ind w:left="0" w:right="-124" w:firstLine="0"/>
              <w:jc w:val="center"/>
            </w:pPr>
            <w:r>
              <w:rPr>
                <w:noProof/>
              </w:rPr>
              <w:drawing>
                <wp:inline distT="0" distB="0" distL="0" distR="0" wp14:anchorId="2E687705" wp14:editId="78AAC5E4">
                  <wp:extent cx="714375" cy="859790"/>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28">
                            <a:extLst>
                              <a:ext uri="{28A0092B-C50C-407E-A947-70E740481C1C}">
                                <a14:useLocalDpi xmlns:a14="http://schemas.microsoft.com/office/drawing/2010/main" val="0"/>
                              </a:ext>
                            </a:extLst>
                          </a:blip>
                          <a:stretch>
                            <a:fillRect/>
                          </a:stretch>
                        </pic:blipFill>
                        <pic:spPr>
                          <a:xfrm>
                            <a:off x="0" y="0"/>
                            <a:ext cx="714375" cy="859790"/>
                          </a:xfrm>
                          <a:prstGeom prst="rect">
                            <a:avLst/>
                          </a:prstGeom>
                        </pic:spPr>
                      </pic:pic>
                    </a:graphicData>
                  </a:graphic>
                </wp:inline>
              </w:drawing>
            </w:r>
          </w:p>
          <w:p w14:paraId="4960F5EE" w14:textId="301FF56F" w:rsidR="004826C6" w:rsidRDefault="004826C6" w:rsidP="00EE72DE">
            <w:pPr>
              <w:spacing w:after="86" w:line="259" w:lineRule="auto"/>
              <w:ind w:left="0" w:right="-124" w:firstLine="0"/>
              <w:jc w:val="center"/>
              <w:rPr>
                <w:noProof/>
              </w:rPr>
            </w:pPr>
            <w:r>
              <w:t>M. ROMÁN C.</w:t>
            </w:r>
          </w:p>
        </w:tc>
        <w:tc>
          <w:tcPr>
            <w:tcW w:w="10533" w:type="dxa"/>
          </w:tcPr>
          <w:p w14:paraId="51E367EE" w14:textId="77777777" w:rsidR="004826C6" w:rsidRPr="00054FD1" w:rsidRDefault="004826C6" w:rsidP="004826C6">
            <w:pPr>
              <w:ind w:left="0" w:firstLine="0"/>
              <w:jc w:val="both"/>
              <w:rPr>
                <w:caps/>
                <w:sz w:val="18"/>
              </w:rPr>
            </w:pPr>
            <w:r w:rsidRPr="00054FD1">
              <w:rPr>
                <w:caps/>
                <w:sz w:val="18"/>
              </w:rPr>
              <w:t xml:space="preserve">PROFESORA DE MUY BUEN DESEMPEÑO GENERAL, CON VASTA EXPERIENCIA Y conocimiento de sus materias, ADEMÁS DE preocupada por el aprendizaje de sus alumnos. Destaca por </w:t>
            </w:r>
            <w:proofErr w:type="gramStart"/>
            <w:r w:rsidRPr="00054FD1">
              <w:rPr>
                <w:caps/>
                <w:sz w:val="18"/>
              </w:rPr>
              <w:t>SU  excelente</w:t>
            </w:r>
            <w:proofErr w:type="gramEnd"/>
            <w:r w:rsidRPr="00054FD1">
              <w:rPr>
                <w:caps/>
                <w:sz w:val="18"/>
              </w:rPr>
              <w:t xml:space="preserve"> disposición y cordialidad en el trato con alumnos y profesores, ADEMÁS DE ParticipaR de todas las actividades de la escuela naval.</w:t>
            </w:r>
          </w:p>
          <w:p w14:paraId="27C78095" w14:textId="77777777" w:rsidR="004826C6" w:rsidRPr="00054FD1" w:rsidRDefault="004826C6" w:rsidP="006F4F19">
            <w:pPr>
              <w:ind w:left="0" w:firstLine="0"/>
              <w:jc w:val="both"/>
              <w:rPr>
                <w:caps/>
                <w:sz w:val="18"/>
              </w:rPr>
            </w:pPr>
          </w:p>
        </w:tc>
      </w:tr>
      <w:tr w:rsidR="004826C6" w14:paraId="1C308BB2" w14:textId="77777777" w:rsidTr="00EE72DE">
        <w:tc>
          <w:tcPr>
            <w:tcW w:w="1818" w:type="dxa"/>
            <w:vAlign w:val="center"/>
          </w:tcPr>
          <w:p w14:paraId="5B2B1E1D" w14:textId="7EB65D73" w:rsidR="004826C6" w:rsidRDefault="004826C6" w:rsidP="00EE72DE">
            <w:pPr>
              <w:spacing w:after="0" w:line="259" w:lineRule="auto"/>
              <w:ind w:left="-33" w:firstLine="0"/>
              <w:jc w:val="center"/>
            </w:pPr>
            <w:r>
              <w:rPr>
                <w:noProof/>
              </w:rPr>
              <w:lastRenderedPageBreak/>
              <w:drawing>
                <wp:inline distT="0" distB="0" distL="0" distR="0" wp14:anchorId="241CFAAF" wp14:editId="0A27E6C3">
                  <wp:extent cx="698412" cy="857022"/>
                  <wp:effectExtent l="0" t="0" r="0" b="0"/>
                  <wp:docPr id="122" name="Picture 122"/>
                  <wp:cNvGraphicFramePr/>
                  <a:graphic xmlns:a="http://schemas.openxmlformats.org/drawingml/2006/main">
                    <a:graphicData uri="http://schemas.openxmlformats.org/drawingml/2006/picture">
                      <pic:pic xmlns:pic="http://schemas.openxmlformats.org/drawingml/2006/picture">
                        <pic:nvPicPr>
                          <pic:cNvPr id="122" name="Picture 122"/>
                          <pic:cNvPicPr/>
                        </pic:nvPicPr>
                        <pic:blipFill>
                          <a:blip r:embed="rId29">
                            <a:extLst>
                              <a:ext uri="{28A0092B-C50C-407E-A947-70E740481C1C}">
                                <a14:useLocalDpi xmlns:a14="http://schemas.microsoft.com/office/drawing/2010/main" val="0"/>
                              </a:ext>
                            </a:extLst>
                          </a:blip>
                          <a:stretch>
                            <a:fillRect/>
                          </a:stretch>
                        </pic:blipFill>
                        <pic:spPr>
                          <a:xfrm>
                            <a:off x="0" y="0"/>
                            <a:ext cx="698412" cy="857022"/>
                          </a:xfrm>
                          <a:prstGeom prst="rect">
                            <a:avLst/>
                          </a:prstGeom>
                        </pic:spPr>
                      </pic:pic>
                    </a:graphicData>
                  </a:graphic>
                </wp:inline>
              </w:drawing>
            </w:r>
          </w:p>
          <w:p w14:paraId="17AAB132" w14:textId="4A2E67E4" w:rsidR="004826C6" w:rsidRDefault="004826C6" w:rsidP="00EE72DE">
            <w:pPr>
              <w:spacing w:after="0" w:line="259" w:lineRule="auto"/>
              <w:ind w:left="-33" w:firstLine="0"/>
              <w:jc w:val="center"/>
            </w:pPr>
            <w:r>
              <w:t>M. RUIZ D.</w:t>
            </w:r>
          </w:p>
        </w:tc>
        <w:tc>
          <w:tcPr>
            <w:tcW w:w="10533" w:type="dxa"/>
          </w:tcPr>
          <w:p w14:paraId="0A5C90ED" w14:textId="2925CA38" w:rsidR="004826C6" w:rsidRPr="00054FD1" w:rsidRDefault="004826C6" w:rsidP="004826C6">
            <w:pPr>
              <w:ind w:left="0" w:firstLine="0"/>
              <w:jc w:val="both"/>
              <w:rPr>
                <w:caps/>
                <w:sz w:val="18"/>
              </w:rPr>
            </w:pPr>
            <w:r w:rsidRPr="00054FD1">
              <w:rPr>
                <w:caps/>
                <w:sz w:val="18"/>
              </w:rPr>
              <w:t>profesora DE SOBRESALIENTE DESEMPEÑO GENERAL. COMO TAL, ES UN IMPOrtante aporte en las acividades docentes Y de laboratorio y, como asesora pedagógica, muy preocupada por el proceso de enseñanza Y aprendizaje de los cadetes de la Escuela Naval. Destaca por su excelente trabajo y disposición en las tareas encomendadas en la uac., POR SU participaCIÓN de todas las actividades de la escuela naval Y POR CONTRIBUIR A UN AMBIENTE AGRADABLE DE TRABAJO CON EL RESTO DE LOS PROFESORES.</w:t>
            </w:r>
          </w:p>
        </w:tc>
      </w:tr>
      <w:tr w:rsidR="004826C6" w14:paraId="20BBE2F4" w14:textId="77777777" w:rsidTr="00EE72DE">
        <w:tc>
          <w:tcPr>
            <w:tcW w:w="1818" w:type="dxa"/>
            <w:vAlign w:val="center"/>
          </w:tcPr>
          <w:p w14:paraId="294548A9" w14:textId="77777777" w:rsidR="004826C6" w:rsidRDefault="004826C6" w:rsidP="00EE72DE">
            <w:pPr>
              <w:spacing w:after="86" w:line="259" w:lineRule="auto"/>
              <w:ind w:left="0" w:right="-124" w:firstLine="0"/>
              <w:jc w:val="center"/>
              <w:rPr>
                <w:noProof/>
              </w:rPr>
            </w:pPr>
            <w:r>
              <w:rPr>
                <w:noProof/>
              </w:rPr>
              <w:drawing>
                <wp:inline distT="0" distB="0" distL="0" distR="0" wp14:anchorId="392BC97E" wp14:editId="5FDDB585">
                  <wp:extent cx="681990" cy="856615"/>
                  <wp:effectExtent l="0" t="0" r="0" b="0"/>
                  <wp:docPr id="125" name="Picture 125"/>
                  <wp:cNvGraphicFramePr/>
                  <a:graphic xmlns:a="http://schemas.openxmlformats.org/drawingml/2006/main">
                    <a:graphicData uri="http://schemas.openxmlformats.org/drawingml/2006/picture">
                      <pic:pic xmlns:pic="http://schemas.openxmlformats.org/drawingml/2006/picture">
                        <pic:nvPicPr>
                          <pic:cNvPr id="125" name="Picture 125"/>
                          <pic:cNvPicPr/>
                        </pic:nvPicPr>
                        <pic:blipFill>
                          <a:blip r:embed="rId30">
                            <a:extLst>
                              <a:ext uri="{28A0092B-C50C-407E-A947-70E740481C1C}">
                                <a14:useLocalDpi xmlns:a14="http://schemas.microsoft.com/office/drawing/2010/main" val="0"/>
                              </a:ext>
                            </a:extLst>
                          </a:blip>
                          <a:stretch>
                            <a:fillRect/>
                          </a:stretch>
                        </pic:blipFill>
                        <pic:spPr>
                          <a:xfrm>
                            <a:off x="0" y="0"/>
                            <a:ext cx="681990" cy="856615"/>
                          </a:xfrm>
                          <a:prstGeom prst="rect">
                            <a:avLst/>
                          </a:prstGeom>
                        </pic:spPr>
                      </pic:pic>
                    </a:graphicData>
                  </a:graphic>
                </wp:inline>
              </w:drawing>
            </w:r>
          </w:p>
          <w:p w14:paraId="2498F4A0" w14:textId="3F30CA1E" w:rsidR="004826C6" w:rsidRDefault="004826C6" w:rsidP="00EE72DE">
            <w:pPr>
              <w:spacing w:after="101" w:line="259" w:lineRule="auto"/>
              <w:ind w:left="-33" w:firstLine="0"/>
              <w:jc w:val="center"/>
              <w:rPr>
                <w:noProof/>
              </w:rPr>
            </w:pPr>
            <w:r w:rsidRPr="00184F9F">
              <w:rPr>
                <w:lang w:val="en-US"/>
              </w:rPr>
              <w:t>J. SÁNCHEZ E.</w:t>
            </w:r>
          </w:p>
        </w:tc>
        <w:tc>
          <w:tcPr>
            <w:tcW w:w="10533" w:type="dxa"/>
          </w:tcPr>
          <w:p w14:paraId="117BC3A2" w14:textId="77777777" w:rsidR="004826C6" w:rsidRPr="00054FD1" w:rsidRDefault="004826C6" w:rsidP="004826C6">
            <w:pPr>
              <w:ind w:left="0" w:firstLine="0"/>
              <w:jc w:val="both"/>
              <w:rPr>
                <w:caps/>
                <w:sz w:val="18"/>
              </w:rPr>
            </w:pPr>
            <w:r w:rsidRPr="00054FD1">
              <w:rPr>
                <w:caps/>
                <w:sz w:val="18"/>
              </w:rPr>
              <w:t xml:space="preserve">profesora DE MUY BUEN DESEMPEÑO GENERAL. DEMUESTRA INTERÉS por el aprendizaje de sus alumnos, siempre dispuesta a atender consultas y dudas. Destaca por su trato respetuoso. </w:t>
            </w:r>
          </w:p>
          <w:p w14:paraId="1AED6802" w14:textId="77777777" w:rsidR="004826C6" w:rsidRPr="00054FD1" w:rsidRDefault="004826C6" w:rsidP="006F4F19">
            <w:pPr>
              <w:ind w:left="0" w:firstLine="0"/>
              <w:jc w:val="both"/>
              <w:rPr>
                <w:caps/>
                <w:sz w:val="18"/>
              </w:rPr>
            </w:pPr>
          </w:p>
        </w:tc>
      </w:tr>
      <w:tr w:rsidR="004826C6" w14:paraId="75F9699B" w14:textId="77777777" w:rsidTr="00EE72DE">
        <w:tc>
          <w:tcPr>
            <w:tcW w:w="1818" w:type="dxa"/>
            <w:vAlign w:val="center"/>
          </w:tcPr>
          <w:p w14:paraId="66BDFC3F" w14:textId="352C043B" w:rsidR="004826C6" w:rsidRDefault="004826C6" w:rsidP="00EE72DE">
            <w:pPr>
              <w:spacing w:after="86" w:line="259" w:lineRule="auto"/>
              <w:ind w:left="0" w:right="-124" w:firstLine="0"/>
              <w:jc w:val="center"/>
              <w:rPr>
                <w:lang w:val="en-US"/>
              </w:rPr>
            </w:pPr>
            <w:r>
              <w:rPr>
                <w:noProof/>
              </w:rPr>
              <w:drawing>
                <wp:inline distT="0" distB="0" distL="0" distR="0" wp14:anchorId="0D347F51" wp14:editId="3205025F">
                  <wp:extent cx="714375" cy="857885"/>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31">
                            <a:extLst>
                              <a:ext uri="{28A0092B-C50C-407E-A947-70E740481C1C}">
                                <a14:useLocalDpi xmlns:a14="http://schemas.microsoft.com/office/drawing/2010/main" val="0"/>
                              </a:ext>
                            </a:extLst>
                          </a:blip>
                          <a:stretch>
                            <a:fillRect/>
                          </a:stretch>
                        </pic:blipFill>
                        <pic:spPr>
                          <a:xfrm>
                            <a:off x="0" y="0"/>
                            <a:ext cx="714375" cy="857885"/>
                          </a:xfrm>
                          <a:prstGeom prst="rect">
                            <a:avLst/>
                          </a:prstGeom>
                        </pic:spPr>
                      </pic:pic>
                    </a:graphicData>
                  </a:graphic>
                </wp:inline>
              </w:drawing>
            </w:r>
          </w:p>
          <w:p w14:paraId="22F3AC9A" w14:textId="66F52CA1" w:rsidR="004826C6" w:rsidRDefault="004826C6" w:rsidP="00EE72DE">
            <w:pPr>
              <w:spacing w:after="86" w:line="259" w:lineRule="auto"/>
              <w:ind w:left="0" w:right="-124" w:firstLine="0"/>
              <w:jc w:val="center"/>
              <w:rPr>
                <w:noProof/>
              </w:rPr>
            </w:pPr>
            <w:r w:rsidRPr="00184F9F">
              <w:rPr>
                <w:lang w:val="en-US"/>
              </w:rPr>
              <w:t>J. SIELFELD F.</w:t>
            </w:r>
          </w:p>
        </w:tc>
        <w:tc>
          <w:tcPr>
            <w:tcW w:w="10533" w:type="dxa"/>
          </w:tcPr>
          <w:p w14:paraId="587AC166" w14:textId="77777777" w:rsidR="004826C6" w:rsidRPr="00054FD1" w:rsidRDefault="004826C6" w:rsidP="004826C6">
            <w:pPr>
              <w:ind w:left="0" w:firstLine="0"/>
              <w:jc w:val="both"/>
              <w:rPr>
                <w:caps/>
                <w:sz w:val="18"/>
              </w:rPr>
            </w:pPr>
            <w:bookmarkStart w:id="6" w:name="_Hlk113392640"/>
            <w:bookmarkStart w:id="7" w:name="_Hlk113392641"/>
            <w:r w:rsidRPr="00054FD1">
              <w:rPr>
                <w:caps/>
                <w:sz w:val="18"/>
              </w:rPr>
              <w:t>profesor DE SOBRESALIENTE DESEMPEÑO GENERAL. es un docente con muy buen domino temático, didáctico en sus enseñanzas, dando cuenta en sus clases de sus experiencias como oficial IM.  Destaca por su trato cordial y por su excelente disposición docente y trabajo como jefe de facultad.  ADEMÁS, DEMUESTRA COMPROMISO, ParticipaNDO de todas las actividades de la Escuela Naval.</w:t>
            </w:r>
            <w:bookmarkEnd w:id="6"/>
            <w:bookmarkEnd w:id="7"/>
          </w:p>
          <w:p w14:paraId="79315E3E" w14:textId="77777777" w:rsidR="004826C6" w:rsidRPr="00054FD1" w:rsidRDefault="004826C6" w:rsidP="004826C6">
            <w:pPr>
              <w:ind w:left="0" w:firstLine="0"/>
              <w:jc w:val="both"/>
              <w:rPr>
                <w:caps/>
                <w:sz w:val="18"/>
              </w:rPr>
            </w:pPr>
          </w:p>
        </w:tc>
      </w:tr>
      <w:tr w:rsidR="004826C6" w14:paraId="3020AF21" w14:textId="77777777" w:rsidTr="00EE72DE">
        <w:tc>
          <w:tcPr>
            <w:tcW w:w="1818" w:type="dxa"/>
            <w:vAlign w:val="center"/>
          </w:tcPr>
          <w:p w14:paraId="3AB91B89" w14:textId="74AB2439" w:rsidR="004826C6" w:rsidRDefault="004826C6" w:rsidP="00EE72DE">
            <w:pPr>
              <w:spacing w:after="86" w:line="259" w:lineRule="auto"/>
              <w:ind w:left="0" w:right="-124" w:firstLine="0"/>
              <w:jc w:val="center"/>
              <w:rPr>
                <w:lang w:val="en-US"/>
              </w:rPr>
            </w:pPr>
            <w:r>
              <w:rPr>
                <w:noProof/>
              </w:rPr>
              <w:drawing>
                <wp:inline distT="0" distB="0" distL="0" distR="0" wp14:anchorId="7D910448" wp14:editId="3F5E37EA">
                  <wp:extent cx="706578" cy="858152"/>
                  <wp:effectExtent l="0" t="0" r="0" b="0"/>
                  <wp:docPr id="131" name="Picture 13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32">
                            <a:extLst>
                              <a:ext uri="{28A0092B-C50C-407E-A947-70E740481C1C}">
                                <a14:useLocalDpi xmlns:a14="http://schemas.microsoft.com/office/drawing/2010/main" val="0"/>
                              </a:ext>
                            </a:extLst>
                          </a:blip>
                          <a:stretch>
                            <a:fillRect/>
                          </a:stretch>
                        </pic:blipFill>
                        <pic:spPr>
                          <a:xfrm>
                            <a:off x="0" y="0"/>
                            <a:ext cx="706578" cy="858152"/>
                          </a:xfrm>
                          <a:prstGeom prst="rect">
                            <a:avLst/>
                          </a:prstGeom>
                        </pic:spPr>
                      </pic:pic>
                    </a:graphicData>
                  </a:graphic>
                </wp:inline>
              </w:drawing>
            </w:r>
          </w:p>
          <w:p w14:paraId="6C1CDBEA" w14:textId="58D33C31" w:rsidR="004826C6" w:rsidRDefault="004826C6" w:rsidP="00EE72DE">
            <w:pPr>
              <w:spacing w:after="86" w:line="259" w:lineRule="auto"/>
              <w:ind w:left="0" w:right="-124" w:firstLine="0"/>
              <w:jc w:val="center"/>
              <w:rPr>
                <w:noProof/>
              </w:rPr>
            </w:pPr>
            <w:r w:rsidRPr="00184F9F">
              <w:rPr>
                <w:lang w:val="en-US"/>
              </w:rPr>
              <w:t>E. SIMS S.</w:t>
            </w:r>
          </w:p>
        </w:tc>
        <w:tc>
          <w:tcPr>
            <w:tcW w:w="10533" w:type="dxa"/>
          </w:tcPr>
          <w:p w14:paraId="34729DD0" w14:textId="34E117F2" w:rsidR="004826C6" w:rsidRPr="00054FD1" w:rsidRDefault="004826C6" w:rsidP="004826C6">
            <w:pPr>
              <w:ind w:left="0" w:firstLine="0"/>
              <w:jc w:val="both"/>
              <w:rPr>
                <w:caps/>
                <w:sz w:val="18"/>
              </w:rPr>
            </w:pPr>
            <w:r w:rsidRPr="00054FD1">
              <w:rPr>
                <w:caps/>
                <w:sz w:val="18"/>
              </w:rPr>
              <w:t>profesor DE EXCELENTE DESEMPEÑO GENERAL. COMO DOCENTE DEMUESTRA UN ACABADO domino temático, en sus clases transmite sus experiencias como oficial E INTENTA MANTENERSE VIGENTE PARA ENTREGAR CONOCIMIENTOS ACTUALIZADOS A SUS CADETES.  Destaca por su trato cordial, por lograr un muy buen ambiente de aula y por su excelente disposición DOCENTE Y trabajo como jefe de facultad.  Participa de todas las actividades de la Escuela Naval.</w:t>
            </w:r>
          </w:p>
          <w:p w14:paraId="2A2D8A55" w14:textId="77777777" w:rsidR="004826C6" w:rsidRPr="00054FD1" w:rsidRDefault="004826C6" w:rsidP="004826C6">
            <w:pPr>
              <w:ind w:left="0" w:firstLine="0"/>
              <w:jc w:val="both"/>
              <w:rPr>
                <w:caps/>
                <w:sz w:val="18"/>
              </w:rPr>
            </w:pPr>
          </w:p>
        </w:tc>
      </w:tr>
      <w:tr w:rsidR="00EE72DE" w14:paraId="73830D36" w14:textId="77777777" w:rsidTr="00EE72DE">
        <w:tc>
          <w:tcPr>
            <w:tcW w:w="1818" w:type="dxa"/>
            <w:vMerge w:val="restart"/>
            <w:vAlign w:val="center"/>
          </w:tcPr>
          <w:p w14:paraId="77F4897F" w14:textId="21FAA988" w:rsidR="00EE72DE" w:rsidRDefault="00EE72DE" w:rsidP="00EE72DE">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rPr>
                <w:sz w:val="14"/>
              </w:rPr>
            </w:pPr>
            <w:r>
              <w:rPr>
                <w:noProof/>
              </w:rPr>
              <w:drawing>
                <wp:inline distT="0" distB="0" distL="0" distR="0" wp14:anchorId="420F1E9F" wp14:editId="59168956">
                  <wp:extent cx="714402" cy="858152"/>
                  <wp:effectExtent l="0" t="0" r="0" b="0"/>
                  <wp:docPr id="134" name="Pictu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33"/>
                          <a:stretch>
                            <a:fillRect/>
                          </a:stretch>
                        </pic:blipFill>
                        <pic:spPr>
                          <a:xfrm>
                            <a:off x="0" y="0"/>
                            <a:ext cx="714402" cy="858152"/>
                          </a:xfrm>
                          <a:prstGeom prst="rect">
                            <a:avLst/>
                          </a:prstGeom>
                        </pic:spPr>
                      </pic:pic>
                    </a:graphicData>
                  </a:graphic>
                </wp:inline>
              </w:drawing>
            </w:r>
          </w:p>
          <w:p w14:paraId="10A07D51" w14:textId="25BDF82E" w:rsidR="00EE72DE" w:rsidRDefault="00EE72DE" w:rsidP="00EE72DE">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pPr>
            <w:r>
              <w:rPr>
                <w:sz w:val="14"/>
              </w:rPr>
              <w:t>R. SORIA-GALVARRO D.</w:t>
            </w:r>
          </w:p>
        </w:tc>
        <w:tc>
          <w:tcPr>
            <w:tcW w:w="10533" w:type="dxa"/>
          </w:tcPr>
          <w:p w14:paraId="77F4558D" w14:textId="3560F229" w:rsidR="00EE72DE" w:rsidRPr="00EE72DE" w:rsidRDefault="00EE72DE" w:rsidP="004826C6">
            <w:pPr>
              <w:ind w:left="0" w:firstLine="0"/>
              <w:jc w:val="both"/>
              <w:rPr>
                <w:caps/>
                <w:color w:val="FF0000"/>
                <w:sz w:val="18"/>
              </w:rPr>
            </w:pPr>
            <w:r w:rsidRPr="00EE72DE">
              <w:rPr>
                <w:caps/>
                <w:color w:val="FF0000"/>
                <w:sz w:val="18"/>
              </w:rPr>
              <w:t>docente de EXCELENTE DESEMPEÑO GENERAL. DEMUESTRA UN gran dominio temático, Vasta experiencia Y compromISO con el aprendizaje de los cadetes. Destaca por su trato cordial y por el INTERÉS DE ENTREGAR SUS VIVENCIAS A LOS CADETES, CON LA FINALIDAD DE QUE PUEDAN OBTENER HERRAMIENTAS PARA SU FUTURO DESEMPEÑO COMO OFICIALES DE MARINA. ES COMPROMETIDO Y participa de las DISTINTAS actividades de la escuela.</w:t>
            </w:r>
          </w:p>
        </w:tc>
      </w:tr>
      <w:tr w:rsidR="00EE72DE" w14:paraId="73FB6C07" w14:textId="77777777" w:rsidTr="00EE72DE">
        <w:tc>
          <w:tcPr>
            <w:tcW w:w="1818" w:type="dxa"/>
            <w:vMerge/>
            <w:vAlign w:val="center"/>
          </w:tcPr>
          <w:p w14:paraId="2153024B" w14:textId="77777777" w:rsidR="00EE72DE" w:rsidRDefault="00EE72DE" w:rsidP="00EE72DE">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rPr>
                <w:noProof/>
              </w:rPr>
            </w:pPr>
          </w:p>
        </w:tc>
        <w:tc>
          <w:tcPr>
            <w:tcW w:w="10533" w:type="dxa"/>
          </w:tcPr>
          <w:p w14:paraId="088BBDC2" w14:textId="71F6BE97" w:rsidR="00EE72DE" w:rsidRPr="00054FD1" w:rsidRDefault="00EE72DE" w:rsidP="004826C6">
            <w:pPr>
              <w:ind w:left="0" w:firstLine="0"/>
              <w:jc w:val="both"/>
              <w:rPr>
                <w:caps/>
                <w:sz w:val="18"/>
              </w:rPr>
            </w:pPr>
            <w:r>
              <w:rPr>
                <w:caps/>
                <w:sz w:val="18"/>
              </w:rPr>
              <w:t>1. P</w:t>
            </w:r>
            <w:r>
              <w:rPr>
                <w:sz w:val="18"/>
              </w:rPr>
              <w:t>ara plebiscito en forma arbitraria decidió no cumplir con régimen interno, informando que no vendría a la Escuela y que haría las horas semanales distribuidas de forma distinta. Esto lo hace frente a otros profesores, dejando en mala posición la figura del Jefe de Actividades Académicas.</w:t>
            </w:r>
          </w:p>
        </w:tc>
      </w:tr>
      <w:tr w:rsidR="004826C6" w14:paraId="19F60A04" w14:textId="77777777" w:rsidTr="00EE72DE">
        <w:tc>
          <w:tcPr>
            <w:tcW w:w="1818" w:type="dxa"/>
            <w:vAlign w:val="center"/>
          </w:tcPr>
          <w:p w14:paraId="4E5C7435" w14:textId="77777777" w:rsidR="004826C6" w:rsidRDefault="004826C6" w:rsidP="00EE72DE">
            <w:pPr>
              <w:spacing w:after="86" w:line="259" w:lineRule="auto"/>
              <w:ind w:left="0" w:right="-124" w:firstLine="0"/>
              <w:jc w:val="center"/>
              <w:rPr>
                <w:noProof/>
              </w:rPr>
            </w:pPr>
            <w:r>
              <w:rPr>
                <w:noProof/>
              </w:rPr>
              <w:lastRenderedPageBreak/>
              <w:drawing>
                <wp:inline distT="0" distB="0" distL="0" distR="0" wp14:anchorId="66A2E285" wp14:editId="11D8ED2C">
                  <wp:extent cx="710565" cy="859155"/>
                  <wp:effectExtent l="0" t="0" r="0" b="0"/>
                  <wp:docPr id="139"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34">
                            <a:extLst>
                              <a:ext uri="{28A0092B-C50C-407E-A947-70E740481C1C}">
                                <a14:useLocalDpi xmlns:a14="http://schemas.microsoft.com/office/drawing/2010/main" val="0"/>
                              </a:ext>
                            </a:extLst>
                          </a:blip>
                          <a:stretch>
                            <a:fillRect/>
                          </a:stretch>
                        </pic:blipFill>
                        <pic:spPr>
                          <a:xfrm>
                            <a:off x="0" y="0"/>
                            <a:ext cx="710565" cy="859155"/>
                          </a:xfrm>
                          <a:prstGeom prst="rect">
                            <a:avLst/>
                          </a:prstGeom>
                        </pic:spPr>
                      </pic:pic>
                    </a:graphicData>
                  </a:graphic>
                </wp:inline>
              </w:drawing>
            </w:r>
          </w:p>
          <w:p w14:paraId="56AED6B0" w14:textId="3CB51871" w:rsidR="004826C6" w:rsidRDefault="004826C6" w:rsidP="00EE72DE">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rPr>
                <w:noProof/>
              </w:rPr>
            </w:pPr>
            <w:r>
              <w:t>S. VARELA</w:t>
            </w:r>
          </w:p>
        </w:tc>
        <w:tc>
          <w:tcPr>
            <w:tcW w:w="10533" w:type="dxa"/>
          </w:tcPr>
          <w:p w14:paraId="2DA43575" w14:textId="77777777" w:rsidR="004826C6" w:rsidRPr="00054FD1" w:rsidRDefault="004826C6" w:rsidP="004826C6">
            <w:pPr>
              <w:ind w:left="0" w:firstLine="0"/>
              <w:jc w:val="both"/>
              <w:rPr>
                <w:caps/>
                <w:sz w:val="18"/>
              </w:rPr>
            </w:pPr>
            <w:r w:rsidRPr="00054FD1">
              <w:rPr>
                <w:caps/>
                <w:sz w:val="18"/>
              </w:rPr>
              <w:t>profesor DE BUEN DESEMPEÑO GENERAL. DE trato cordial y amable con los cadetes y profesores.</w:t>
            </w:r>
          </w:p>
          <w:p w14:paraId="0C6F03EB" w14:textId="77777777" w:rsidR="004826C6" w:rsidRPr="00054FD1" w:rsidRDefault="004826C6" w:rsidP="004826C6">
            <w:pPr>
              <w:ind w:left="0" w:firstLine="0"/>
              <w:jc w:val="both"/>
              <w:rPr>
                <w:caps/>
                <w:sz w:val="18"/>
              </w:rPr>
            </w:pPr>
          </w:p>
        </w:tc>
      </w:tr>
      <w:tr w:rsidR="004826C6" w14:paraId="3D7F83B4" w14:textId="77777777" w:rsidTr="00EE72DE">
        <w:tc>
          <w:tcPr>
            <w:tcW w:w="1818" w:type="dxa"/>
            <w:vAlign w:val="center"/>
          </w:tcPr>
          <w:p w14:paraId="117C5F4B" w14:textId="649981E9" w:rsidR="004826C6" w:rsidRDefault="004826C6" w:rsidP="00EE72DE">
            <w:pPr>
              <w:spacing w:after="98" w:line="259" w:lineRule="auto"/>
              <w:ind w:left="-33" w:firstLine="0"/>
              <w:jc w:val="center"/>
              <w:rPr>
                <w:lang w:val="en-US"/>
              </w:rPr>
            </w:pPr>
            <w:r>
              <w:rPr>
                <w:noProof/>
              </w:rPr>
              <w:drawing>
                <wp:inline distT="0" distB="0" distL="0" distR="0" wp14:anchorId="67F6D53A" wp14:editId="5662A0AF">
                  <wp:extent cx="714375" cy="859536"/>
                  <wp:effectExtent l="0" t="0" r="0" b="0"/>
                  <wp:docPr id="142" name="Picture 142" descr="Foto montaje de la cara de un hombre con traje y corbata&#10;&#10;Descripción generada automáticamente"/>
                  <wp:cNvGraphicFramePr/>
                  <a:graphic xmlns:a="http://schemas.openxmlformats.org/drawingml/2006/main">
                    <a:graphicData uri="http://schemas.openxmlformats.org/drawingml/2006/picture">
                      <pic:pic xmlns:pic="http://schemas.openxmlformats.org/drawingml/2006/picture">
                        <pic:nvPicPr>
                          <pic:cNvPr id="142" name="Picture 142" descr="Foto montaje de la cara de un hombre con traje y corbata&#10;&#10;Descripción generada automáticamente"/>
                          <pic:cNvPicPr/>
                        </pic:nvPicPr>
                        <pic:blipFill>
                          <a:blip r:embed="rId35"/>
                          <a:stretch>
                            <a:fillRect/>
                          </a:stretch>
                        </pic:blipFill>
                        <pic:spPr>
                          <a:xfrm>
                            <a:off x="0" y="0"/>
                            <a:ext cx="714375" cy="859536"/>
                          </a:xfrm>
                          <a:prstGeom prst="rect">
                            <a:avLst/>
                          </a:prstGeom>
                        </pic:spPr>
                      </pic:pic>
                    </a:graphicData>
                  </a:graphic>
                </wp:inline>
              </w:drawing>
            </w:r>
          </w:p>
          <w:p w14:paraId="22C5F2F1" w14:textId="32CB727E" w:rsidR="004826C6" w:rsidRDefault="004826C6" w:rsidP="00EE72DE">
            <w:pPr>
              <w:spacing w:after="98" w:line="259" w:lineRule="auto"/>
              <w:ind w:left="-33" w:firstLine="0"/>
              <w:jc w:val="center"/>
              <w:rPr>
                <w:noProof/>
              </w:rPr>
            </w:pPr>
            <w:r w:rsidRPr="009D4331">
              <w:rPr>
                <w:lang w:val="en-US"/>
              </w:rPr>
              <w:t>C. VIDAL S.</w:t>
            </w:r>
          </w:p>
        </w:tc>
        <w:tc>
          <w:tcPr>
            <w:tcW w:w="10533" w:type="dxa"/>
          </w:tcPr>
          <w:p w14:paraId="4EA57FEC" w14:textId="77777777" w:rsidR="004826C6" w:rsidRPr="00054FD1" w:rsidRDefault="004826C6" w:rsidP="004826C6">
            <w:pPr>
              <w:ind w:left="0" w:firstLine="0"/>
              <w:jc w:val="both"/>
              <w:rPr>
                <w:caps/>
                <w:sz w:val="18"/>
              </w:rPr>
            </w:pPr>
            <w:r w:rsidRPr="00054FD1">
              <w:rPr>
                <w:caps/>
                <w:sz w:val="18"/>
              </w:rPr>
              <w:t>profesor DE BUEN DESEMPEÑO GENERAL, con GRAN manejo temático. Preocupado del aprendizaje de sus alumnos. Destaca por su trato cordial con los cadetes y profesores. además, DEMUESTRA COMPROMISO AL ParticipaR de las DISTINTAS actividades de la escuela.</w:t>
            </w:r>
          </w:p>
          <w:p w14:paraId="1F05D315" w14:textId="77777777" w:rsidR="004826C6" w:rsidRPr="00054FD1" w:rsidRDefault="004826C6" w:rsidP="004826C6">
            <w:pPr>
              <w:ind w:left="0" w:firstLine="0"/>
              <w:jc w:val="both"/>
              <w:rPr>
                <w:caps/>
                <w:sz w:val="18"/>
              </w:rPr>
            </w:pPr>
          </w:p>
        </w:tc>
      </w:tr>
      <w:tr w:rsidR="004826C6" w14:paraId="5F81D0BD" w14:textId="77777777" w:rsidTr="00EE72DE">
        <w:tc>
          <w:tcPr>
            <w:tcW w:w="1818" w:type="dxa"/>
            <w:vAlign w:val="center"/>
          </w:tcPr>
          <w:p w14:paraId="708D62CC" w14:textId="77777777" w:rsidR="004826C6" w:rsidRDefault="004826C6" w:rsidP="00EE72DE">
            <w:pPr>
              <w:spacing w:after="98" w:line="259" w:lineRule="auto"/>
              <w:ind w:left="-33" w:firstLine="0"/>
              <w:jc w:val="center"/>
              <w:rPr>
                <w:noProof/>
              </w:rPr>
            </w:pPr>
            <w:r>
              <w:rPr>
                <w:noProof/>
              </w:rPr>
              <w:drawing>
                <wp:inline distT="0" distB="0" distL="0" distR="0" wp14:anchorId="6CFE93B6" wp14:editId="7D758DD9">
                  <wp:extent cx="714375" cy="859155"/>
                  <wp:effectExtent l="0" t="0" r="0" b="0"/>
                  <wp:docPr id="161" name="Picture 161"/>
                  <wp:cNvGraphicFramePr/>
                  <a:graphic xmlns:a="http://schemas.openxmlformats.org/drawingml/2006/main">
                    <a:graphicData uri="http://schemas.openxmlformats.org/drawingml/2006/picture">
                      <pic:pic xmlns:pic="http://schemas.openxmlformats.org/drawingml/2006/picture">
                        <pic:nvPicPr>
                          <pic:cNvPr id="161" name="Picture 161"/>
                          <pic:cNvPicPr/>
                        </pic:nvPicPr>
                        <pic:blipFill>
                          <a:blip r:embed="rId36">
                            <a:extLst>
                              <a:ext uri="{28A0092B-C50C-407E-A947-70E740481C1C}">
                                <a14:useLocalDpi xmlns:a14="http://schemas.microsoft.com/office/drawing/2010/main" val="0"/>
                              </a:ext>
                            </a:extLst>
                          </a:blip>
                          <a:stretch>
                            <a:fillRect/>
                          </a:stretch>
                        </pic:blipFill>
                        <pic:spPr>
                          <a:xfrm>
                            <a:off x="0" y="0"/>
                            <a:ext cx="714375" cy="859155"/>
                          </a:xfrm>
                          <a:prstGeom prst="rect">
                            <a:avLst/>
                          </a:prstGeom>
                        </pic:spPr>
                      </pic:pic>
                    </a:graphicData>
                  </a:graphic>
                </wp:inline>
              </w:drawing>
            </w:r>
          </w:p>
          <w:p w14:paraId="6EBBDA7A" w14:textId="30696CFE" w:rsidR="004826C6" w:rsidRDefault="004826C6" w:rsidP="00EE72DE">
            <w:pPr>
              <w:spacing w:after="113" w:line="259" w:lineRule="auto"/>
              <w:ind w:left="-33" w:firstLine="0"/>
              <w:jc w:val="center"/>
              <w:rPr>
                <w:noProof/>
              </w:rPr>
            </w:pPr>
            <w:r w:rsidRPr="009D4331">
              <w:rPr>
                <w:lang w:val="en-US"/>
              </w:rPr>
              <w:t>V. ZANELLI S.</w:t>
            </w:r>
          </w:p>
        </w:tc>
        <w:tc>
          <w:tcPr>
            <w:tcW w:w="10533" w:type="dxa"/>
          </w:tcPr>
          <w:p w14:paraId="7A22AA98" w14:textId="77777777" w:rsidR="004826C6" w:rsidRPr="00054FD1" w:rsidRDefault="004826C6" w:rsidP="004826C6">
            <w:pPr>
              <w:ind w:left="0" w:firstLine="0"/>
              <w:jc w:val="both"/>
              <w:rPr>
                <w:caps/>
                <w:sz w:val="18"/>
              </w:rPr>
            </w:pPr>
            <w:r w:rsidRPr="00054FD1">
              <w:rPr>
                <w:caps/>
                <w:sz w:val="18"/>
              </w:rPr>
              <w:t>DOCENTE DE EXCELENTE DESEMPEÑO GENERAL, TIENE gran dominio temático Y realiza clases muy didácticas, permitiendo generar un grato ambiente de aprendizaje. con sus experiencias profesionales logra llamar la atención de sus alumnos. Destaca por su trato cordial y amable, siempre con excelente disposición. además, Participa de todas las actividades de la escuela naval.</w:t>
            </w:r>
          </w:p>
          <w:p w14:paraId="1EF77485" w14:textId="77777777" w:rsidR="004826C6" w:rsidRPr="00054FD1" w:rsidRDefault="004826C6" w:rsidP="004826C6">
            <w:pPr>
              <w:ind w:left="0" w:firstLine="0"/>
              <w:jc w:val="both"/>
              <w:rPr>
                <w:caps/>
                <w:sz w:val="18"/>
              </w:rPr>
            </w:pPr>
            <w:r w:rsidRPr="00054FD1">
              <w:rPr>
                <w:caps/>
                <w:sz w:val="18"/>
              </w:rPr>
              <w:t>CABE MENCIONAR QUE, DEBIDO A UNA INVESTIGACIÓN LLEVADA A CABO EN LA ESCUELA NAVAL, FUE RECONOCIDO Y CONDECORADO COMO CABALLERO EN LA EMBAJADA DE ITALIA.</w:t>
            </w:r>
          </w:p>
          <w:p w14:paraId="37B96C70" w14:textId="77777777" w:rsidR="004826C6" w:rsidRPr="00054FD1" w:rsidRDefault="004826C6" w:rsidP="004826C6">
            <w:pPr>
              <w:ind w:left="0" w:firstLine="0"/>
              <w:jc w:val="both"/>
              <w:rPr>
                <w:caps/>
                <w:sz w:val="18"/>
              </w:rPr>
            </w:pPr>
          </w:p>
        </w:tc>
      </w:tr>
    </w:tbl>
    <w:p w14:paraId="1D9B4B66" w14:textId="1037E224" w:rsidR="00631A36" w:rsidRDefault="00631A36" w:rsidP="004826C6">
      <w:pPr>
        <w:spacing w:after="113" w:line="259" w:lineRule="auto"/>
        <w:ind w:left="0" w:firstLine="0"/>
        <w:rPr>
          <w:lang w:val="en-US"/>
        </w:rPr>
      </w:pPr>
    </w:p>
    <w:sectPr w:rsidR="00631A36" w:rsidSect="0018555A">
      <w:pgSz w:w="14400" w:h="10800" w:orient="landscape"/>
      <w:pgMar w:top="391" w:right="1026" w:bottom="505" w:left="82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3E3"/>
    <w:multiLevelType w:val="hybridMultilevel"/>
    <w:tmpl w:val="52E8024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32774264"/>
    <w:multiLevelType w:val="hybridMultilevel"/>
    <w:tmpl w:val="6F3E3CE8"/>
    <w:lvl w:ilvl="0" w:tplc="340A000F">
      <w:start w:val="1"/>
      <w:numFmt w:val="decimal"/>
      <w:lvlText w:val="%1."/>
      <w:lvlJc w:val="left"/>
      <w:pPr>
        <w:ind w:left="2425" w:hanging="360"/>
      </w:pPr>
    </w:lvl>
    <w:lvl w:ilvl="1" w:tplc="340A0019" w:tentative="1">
      <w:start w:val="1"/>
      <w:numFmt w:val="lowerLetter"/>
      <w:lvlText w:val="%2."/>
      <w:lvlJc w:val="left"/>
      <w:pPr>
        <w:ind w:left="3145" w:hanging="360"/>
      </w:pPr>
    </w:lvl>
    <w:lvl w:ilvl="2" w:tplc="340A001B" w:tentative="1">
      <w:start w:val="1"/>
      <w:numFmt w:val="lowerRoman"/>
      <w:lvlText w:val="%3."/>
      <w:lvlJc w:val="right"/>
      <w:pPr>
        <w:ind w:left="3865" w:hanging="180"/>
      </w:pPr>
    </w:lvl>
    <w:lvl w:ilvl="3" w:tplc="340A000F" w:tentative="1">
      <w:start w:val="1"/>
      <w:numFmt w:val="decimal"/>
      <w:lvlText w:val="%4."/>
      <w:lvlJc w:val="left"/>
      <w:pPr>
        <w:ind w:left="4585" w:hanging="360"/>
      </w:pPr>
    </w:lvl>
    <w:lvl w:ilvl="4" w:tplc="340A0019" w:tentative="1">
      <w:start w:val="1"/>
      <w:numFmt w:val="lowerLetter"/>
      <w:lvlText w:val="%5."/>
      <w:lvlJc w:val="left"/>
      <w:pPr>
        <w:ind w:left="5305" w:hanging="360"/>
      </w:pPr>
    </w:lvl>
    <w:lvl w:ilvl="5" w:tplc="340A001B" w:tentative="1">
      <w:start w:val="1"/>
      <w:numFmt w:val="lowerRoman"/>
      <w:lvlText w:val="%6."/>
      <w:lvlJc w:val="right"/>
      <w:pPr>
        <w:ind w:left="6025" w:hanging="180"/>
      </w:pPr>
    </w:lvl>
    <w:lvl w:ilvl="6" w:tplc="340A000F" w:tentative="1">
      <w:start w:val="1"/>
      <w:numFmt w:val="decimal"/>
      <w:lvlText w:val="%7."/>
      <w:lvlJc w:val="left"/>
      <w:pPr>
        <w:ind w:left="6745" w:hanging="360"/>
      </w:pPr>
    </w:lvl>
    <w:lvl w:ilvl="7" w:tplc="340A0019" w:tentative="1">
      <w:start w:val="1"/>
      <w:numFmt w:val="lowerLetter"/>
      <w:lvlText w:val="%8."/>
      <w:lvlJc w:val="left"/>
      <w:pPr>
        <w:ind w:left="7465" w:hanging="360"/>
      </w:pPr>
    </w:lvl>
    <w:lvl w:ilvl="8" w:tplc="340A001B" w:tentative="1">
      <w:start w:val="1"/>
      <w:numFmt w:val="lowerRoman"/>
      <w:lvlText w:val="%9."/>
      <w:lvlJc w:val="right"/>
      <w:pPr>
        <w:ind w:left="8185" w:hanging="180"/>
      </w:pPr>
    </w:lvl>
  </w:abstractNum>
  <w:abstractNum w:abstractNumId="2" w15:restartNumberingAfterBreak="0">
    <w:nsid w:val="57C6203C"/>
    <w:multiLevelType w:val="hybridMultilevel"/>
    <w:tmpl w:val="FD2E769A"/>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7AB079B7"/>
    <w:multiLevelType w:val="hybridMultilevel"/>
    <w:tmpl w:val="5D527F7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compat>
    <w:compatSetting w:name="compatibilityMode" w:uri="http://schemas.microsoft.com/office/word" w:val="12"/>
  </w:compat>
  <w:rsids>
    <w:rsidRoot w:val="00A65C87"/>
    <w:rsid w:val="00054FD1"/>
    <w:rsid w:val="000750B5"/>
    <w:rsid w:val="00083B2D"/>
    <w:rsid w:val="00084314"/>
    <w:rsid w:val="000B2222"/>
    <w:rsid w:val="000D3DF1"/>
    <w:rsid w:val="000D6E07"/>
    <w:rsid w:val="000F1F22"/>
    <w:rsid w:val="00111328"/>
    <w:rsid w:val="00117AA9"/>
    <w:rsid w:val="00165078"/>
    <w:rsid w:val="00184F9F"/>
    <w:rsid w:val="0018555A"/>
    <w:rsid w:val="00187571"/>
    <w:rsid w:val="001A1A22"/>
    <w:rsid w:val="001A56A9"/>
    <w:rsid w:val="001B7B8C"/>
    <w:rsid w:val="001F1380"/>
    <w:rsid w:val="001F2B15"/>
    <w:rsid w:val="001F4AB2"/>
    <w:rsid w:val="00222244"/>
    <w:rsid w:val="0023657E"/>
    <w:rsid w:val="002423A6"/>
    <w:rsid w:val="00257CD2"/>
    <w:rsid w:val="0026495E"/>
    <w:rsid w:val="002A5E38"/>
    <w:rsid w:val="002B18F2"/>
    <w:rsid w:val="002E3D9F"/>
    <w:rsid w:val="00311249"/>
    <w:rsid w:val="003267AA"/>
    <w:rsid w:val="0039122C"/>
    <w:rsid w:val="00391FC2"/>
    <w:rsid w:val="00396093"/>
    <w:rsid w:val="003A6668"/>
    <w:rsid w:val="003C6C98"/>
    <w:rsid w:val="003D6C52"/>
    <w:rsid w:val="003E1FD3"/>
    <w:rsid w:val="003E7FE1"/>
    <w:rsid w:val="00463100"/>
    <w:rsid w:val="004826C6"/>
    <w:rsid w:val="004834A4"/>
    <w:rsid w:val="004E6BC4"/>
    <w:rsid w:val="004F119A"/>
    <w:rsid w:val="00552B2D"/>
    <w:rsid w:val="00585DA2"/>
    <w:rsid w:val="00591DB5"/>
    <w:rsid w:val="005A15F1"/>
    <w:rsid w:val="005A74DE"/>
    <w:rsid w:val="005B5066"/>
    <w:rsid w:val="005E13BB"/>
    <w:rsid w:val="00613720"/>
    <w:rsid w:val="006308C8"/>
    <w:rsid w:val="00631A36"/>
    <w:rsid w:val="00633E6E"/>
    <w:rsid w:val="00653C83"/>
    <w:rsid w:val="0068368A"/>
    <w:rsid w:val="006866B5"/>
    <w:rsid w:val="006A429C"/>
    <w:rsid w:val="006F4F19"/>
    <w:rsid w:val="006F7B03"/>
    <w:rsid w:val="007046E3"/>
    <w:rsid w:val="007062E6"/>
    <w:rsid w:val="00710B9C"/>
    <w:rsid w:val="00764848"/>
    <w:rsid w:val="00776C3F"/>
    <w:rsid w:val="007A032A"/>
    <w:rsid w:val="007C16EA"/>
    <w:rsid w:val="007D205B"/>
    <w:rsid w:val="00882355"/>
    <w:rsid w:val="008A387C"/>
    <w:rsid w:val="008A6932"/>
    <w:rsid w:val="008C4C43"/>
    <w:rsid w:val="008D10D7"/>
    <w:rsid w:val="008E7A22"/>
    <w:rsid w:val="009010F8"/>
    <w:rsid w:val="009120E9"/>
    <w:rsid w:val="009141D5"/>
    <w:rsid w:val="00936A37"/>
    <w:rsid w:val="0094160C"/>
    <w:rsid w:val="00960A70"/>
    <w:rsid w:val="00980BDF"/>
    <w:rsid w:val="009B0A66"/>
    <w:rsid w:val="009B1D41"/>
    <w:rsid w:val="009B56AA"/>
    <w:rsid w:val="009C0B67"/>
    <w:rsid w:val="009D4331"/>
    <w:rsid w:val="009D6CB4"/>
    <w:rsid w:val="009E265C"/>
    <w:rsid w:val="009E4713"/>
    <w:rsid w:val="00A50D33"/>
    <w:rsid w:val="00A65C87"/>
    <w:rsid w:val="00A72148"/>
    <w:rsid w:val="00AB53C0"/>
    <w:rsid w:val="00AE1C2B"/>
    <w:rsid w:val="00B03FF6"/>
    <w:rsid w:val="00B05746"/>
    <w:rsid w:val="00B44B6B"/>
    <w:rsid w:val="00B52B82"/>
    <w:rsid w:val="00B7637E"/>
    <w:rsid w:val="00B97C6C"/>
    <w:rsid w:val="00BB255C"/>
    <w:rsid w:val="00BD6392"/>
    <w:rsid w:val="00BE34F3"/>
    <w:rsid w:val="00C13763"/>
    <w:rsid w:val="00C14677"/>
    <w:rsid w:val="00C63288"/>
    <w:rsid w:val="00C74F4B"/>
    <w:rsid w:val="00C77C0E"/>
    <w:rsid w:val="00C77E7D"/>
    <w:rsid w:val="00C9392B"/>
    <w:rsid w:val="00CE5B2F"/>
    <w:rsid w:val="00D12C73"/>
    <w:rsid w:val="00D17A4F"/>
    <w:rsid w:val="00D23747"/>
    <w:rsid w:val="00D258BA"/>
    <w:rsid w:val="00D30B08"/>
    <w:rsid w:val="00D36555"/>
    <w:rsid w:val="00D553D7"/>
    <w:rsid w:val="00DD22A6"/>
    <w:rsid w:val="00DE3270"/>
    <w:rsid w:val="00E279B9"/>
    <w:rsid w:val="00E517E7"/>
    <w:rsid w:val="00E66BCC"/>
    <w:rsid w:val="00E71CBD"/>
    <w:rsid w:val="00EE72DE"/>
    <w:rsid w:val="00F42DAA"/>
    <w:rsid w:val="00F519A1"/>
    <w:rsid w:val="00F804DF"/>
    <w:rsid w:val="00FC33C2"/>
    <w:rsid w:val="00FD69E2"/>
    <w:rsid w:val="00FE2E7F"/>
    <w:rsid w:val="00FE610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91EC7"/>
  <w15:docId w15:val="{1F906A70-3506-4640-8648-2657023C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L" w:eastAsia="es-C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066"/>
    <w:pPr>
      <w:spacing w:after="3" w:line="265" w:lineRule="auto"/>
      <w:ind w:left="1715" w:hanging="10"/>
    </w:pPr>
    <w:rPr>
      <w:rFonts w:eastAsia="Calibri" w:cs="Calibri"/>
      <w:color w:val="000000"/>
      <w:sz w:val="17"/>
      <w:szCs w:val="22"/>
    </w:rPr>
  </w:style>
  <w:style w:type="paragraph" w:styleId="Ttulo1">
    <w:name w:val="heading 1"/>
    <w:next w:val="Normal"/>
    <w:link w:val="Ttulo1Car"/>
    <w:uiPriority w:val="9"/>
    <w:unhideWhenUsed/>
    <w:qFormat/>
    <w:rsid w:val="005B5066"/>
    <w:pPr>
      <w:keepNext/>
      <w:keepLines/>
      <w:spacing w:line="259" w:lineRule="auto"/>
      <w:ind w:left="1699" w:hanging="10"/>
      <w:outlineLvl w:val="0"/>
    </w:pPr>
    <w:rPr>
      <w:rFonts w:eastAsia="Calibri" w:cs="Calibri"/>
      <w:color w:val="000000"/>
      <w:sz w:val="36"/>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5B5066"/>
    <w:rPr>
      <w:rFonts w:ascii="Calibri" w:eastAsia="Calibri" w:hAnsi="Calibri" w:cs="Calibri"/>
      <w:color w:val="000000"/>
      <w:sz w:val="36"/>
    </w:rPr>
  </w:style>
  <w:style w:type="paragraph" w:styleId="Prrafodelista">
    <w:name w:val="List Paragraph"/>
    <w:basedOn w:val="Normal"/>
    <w:uiPriority w:val="34"/>
    <w:qFormat/>
    <w:rsid w:val="0023657E"/>
    <w:pPr>
      <w:ind w:left="720"/>
      <w:contextualSpacing/>
    </w:pPr>
  </w:style>
  <w:style w:type="paragraph" w:styleId="Textodeglobo">
    <w:name w:val="Balloon Text"/>
    <w:basedOn w:val="Normal"/>
    <w:link w:val="TextodegloboCar"/>
    <w:uiPriority w:val="99"/>
    <w:semiHidden/>
    <w:unhideWhenUsed/>
    <w:rsid w:val="00A65C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5C87"/>
    <w:rPr>
      <w:rFonts w:ascii="Tahoma" w:eastAsia="Calibri" w:hAnsi="Tahoma" w:cs="Tahoma"/>
      <w:color w:val="000000"/>
      <w:sz w:val="16"/>
      <w:szCs w:val="16"/>
    </w:rPr>
  </w:style>
  <w:style w:type="table" w:styleId="Tablaconcuadrcula">
    <w:name w:val="Table Grid"/>
    <w:basedOn w:val="Tablanormal"/>
    <w:uiPriority w:val="39"/>
    <w:rsid w:val="006F4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pn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8" Type="http://schemas.openxmlformats.org/officeDocument/2006/relationships/image" Target="media/image4.jpe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416032-4\Desktop\CALIFICACIONES%20P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CALIFICACIONES PC</Template>
  <TotalTime>3732</TotalTime>
  <Pages>8</Pages>
  <Words>1709</Words>
  <Characters>9400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CUERPO DOCENTE AÑO 2019</vt:lpstr>
    </vt:vector>
  </TitlesOfParts>
  <Company>RevolucionUnattended</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CUERPO DOCENTE AÑO 2019</dc:title>
  <dc:creator>9416032-4</dc:creator>
  <cp:lastModifiedBy>T1 Chandía</cp:lastModifiedBy>
  <cp:revision>44</cp:revision>
  <cp:lastPrinted>2022-09-09T12:34:00Z</cp:lastPrinted>
  <dcterms:created xsi:type="dcterms:W3CDTF">2022-09-06T14:04:00Z</dcterms:created>
  <dcterms:modified xsi:type="dcterms:W3CDTF">2023-03-07T19:02:00Z</dcterms:modified>
</cp:coreProperties>
</file>